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37308F" w14:textId="354B21C7" w:rsidR="00C02EFB" w:rsidRPr="002B5CAB" w:rsidRDefault="00C02EFB">
      <w:pPr>
        <w:rPr>
          <w:rFonts w:cs="Arial"/>
          <w:b/>
          <w:color w:val="323E4F" w:themeColor="text2" w:themeShade="BF"/>
          <w:szCs w:val="20"/>
          <w:lang w:val="en-GB"/>
        </w:rPr>
      </w:pPr>
    </w:p>
    <w:tbl>
      <w:tblPr>
        <w:tblW w:w="5000" w:type="pct"/>
        <w:shd w:val="clear" w:color="auto" w:fill="323E4F" w:themeFill="text2" w:themeFillShade="BF"/>
        <w:tblCellMar>
          <w:top w:w="113" w:type="dxa"/>
          <w:bottom w:w="113" w:type="dxa"/>
        </w:tblCellMar>
        <w:tblLook w:val="0000" w:firstRow="0" w:lastRow="0" w:firstColumn="0" w:lastColumn="0" w:noHBand="0" w:noVBand="0"/>
      </w:tblPr>
      <w:tblGrid>
        <w:gridCol w:w="9060"/>
      </w:tblGrid>
      <w:tr w:rsidR="00347D5A" w:rsidRPr="002B5CAB" w14:paraId="78BD624A" w14:textId="77777777" w:rsidTr="00347D5A">
        <w:trPr>
          <w:trHeight w:val="27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323E4F" w:themeFill="text2" w:themeFillShade="BF"/>
          </w:tcPr>
          <w:p w14:paraId="0E4E9BD8" w14:textId="545BE256" w:rsidR="00347D5A" w:rsidRPr="002B5CAB" w:rsidRDefault="00652B04" w:rsidP="00347D5A">
            <w:pPr>
              <w:jc w:val="left"/>
              <w:rPr>
                <w:b/>
                <w:color w:val="FFFFFF" w:themeColor="background1"/>
                <w:sz w:val="28"/>
                <w:szCs w:val="28"/>
                <w:lang w:val="en-GB"/>
              </w:rPr>
            </w:pPr>
            <w:r w:rsidRPr="002B5CAB">
              <w:rPr>
                <w:b/>
                <w:color w:val="FFFFFF" w:themeColor="background1"/>
                <w:sz w:val="28"/>
                <w:szCs w:val="28"/>
                <w:lang w:val="hr"/>
              </w:rPr>
              <w:t>NASLOV:</w:t>
            </w:r>
            <w:r w:rsidR="00056D6F" w:rsidRPr="002B5CAB">
              <w:rPr>
                <w:color w:val="FFFFFF" w:themeColor="background1"/>
                <w:lang w:val="hr"/>
              </w:rPr>
              <w:t xml:space="preserve"> Programiranje </w:t>
            </w:r>
            <w:r w:rsidR="00CD3697">
              <w:rPr>
                <w:color w:val="FFFFFF" w:themeColor="background1"/>
                <w:lang w:val="hr"/>
              </w:rPr>
              <w:t xml:space="preserve">kretanja </w:t>
            </w:r>
            <w:r w:rsidR="00056D6F" w:rsidRPr="002B5CAB">
              <w:rPr>
                <w:color w:val="FFFFFF" w:themeColor="background1"/>
                <w:lang w:val="hr"/>
              </w:rPr>
              <w:t>robota</w:t>
            </w:r>
          </w:p>
        </w:tc>
      </w:tr>
    </w:tbl>
    <w:p w14:paraId="1470B343" w14:textId="77777777" w:rsidR="00347D5A" w:rsidRPr="002B5CAB" w:rsidRDefault="00347D5A">
      <w:pPr>
        <w:rPr>
          <w:rFonts w:cs="Arial"/>
          <w:b/>
          <w:color w:val="323E4F" w:themeColor="text2" w:themeShade="BF"/>
          <w:szCs w:val="20"/>
          <w:lang w:val="en-GB"/>
        </w:rPr>
      </w:pPr>
    </w:p>
    <w:p w14:paraId="4299C6EA" w14:textId="77777777" w:rsidR="00347D5A" w:rsidRPr="002B5CAB" w:rsidRDefault="00347D5A">
      <w:pPr>
        <w:rPr>
          <w:rFonts w:cs="Arial"/>
          <w:b/>
          <w:color w:val="323E4F" w:themeColor="text2" w:themeShade="BF"/>
          <w:szCs w:val="20"/>
          <w:lang w:val="en-GB"/>
        </w:rPr>
      </w:pPr>
    </w:p>
    <w:tbl>
      <w:tblPr>
        <w:tblW w:w="5000" w:type="pct"/>
        <w:tblCellMar>
          <w:top w:w="113" w:type="dxa"/>
          <w:bottom w:w="113" w:type="dxa"/>
        </w:tblCellMar>
        <w:tblLook w:val="0000" w:firstRow="0" w:lastRow="0" w:firstColumn="0" w:lastColumn="0" w:noHBand="0" w:noVBand="0"/>
      </w:tblPr>
      <w:tblGrid>
        <w:gridCol w:w="2195"/>
        <w:gridCol w:w="3869"/>
        <w:gridCol w:w="1499"/>
        <w:gridCol w:w="1497"/>
      </w:tblGrid>
      <w:tr w:rsidR="00782E0A" w:rsidRPr="002B5CAB" w14:paraId="2380F6EA" w14:textId="77777777" w:rsidTr="00347D5A">
        <w:trPr>
          <w:trHeight w:val="270"/>
        </w:trPr>
        <w:tc>
          <w:tcPr>
            <w:tcW w:w="500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CB9CA" w:themeFill="text2" w:themeFillTint="66"/>
          </w:tcPr>
          <w:p w14:paraId="2070D3FB" w14:textId="77777777" w:rsidR="00782E0A" w:rsidRPr="002B5CAB" w:rsidRDefault="00782E0A" w:rsidP="0064702D">
            <w:pPr>
              <w:pStyle w:val="Razrednaslov"/>
              <w:rPr>
                <w:lang w:val="en-GB"/>
              </w:rPr>
            </w:pPr>
            <w:r w:rsidRPr="002B5CAB">
              <w:rPr>
                <w:lang w:val="hr"/>
              </w:rPr>
              <w:t>SCENARIJ UČENJA</w:t>
            </w:r>
          </w:p>
        </w:tc>
      </w:tr>
      <w:tr w:rsidR="00185813" w:rsidRPr="002B5CAB" w14:paraId="5F9B14FB" w14:textId="77777777" w:rsidTr="0018581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trHeight w:val="179"/>
        </w:trPr>
        <w:tc>
          <w:tcPr>
            <w:tcW w:w="3347" w:type="pct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58D215D" w14:textId="77777777" w:rsidR="00185813" w:rsidRPr="002B5CAB" w:rsidRDefault="00185813" w:rsidP="00652B04">
            <w:pPr>
              <w:rPr>
                <w:rFonts w:cs="Arial"/>
                <w:b/>
                <w:i/>
                <w:szCs w:val="20"/>
                <w:lang w:val="en-GB"/>
              </w:rPr>
            </w:pPr>
            <w:r w:rsidRPr="002B5CAB">
              <w:rPr>
                <w:b/>
                <w:i/>
                <w:color w:val="323E4F" w:themeColor="text2" w:themeShade="BF"/>
                <w:lang w:val="hr"/>
              </w:rPr>
              <w:t xml:space="preserve">Škola: </w:t>
            </w:r>
          </w:p>
        </w:tc>
        <w:tc>
          <w:tcPr>
            <w:tcW w:w="827" w:type="pct"/>
            <w:tcBorders>
              <w:top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3245A2A9" w14:textId="77777777" w:rsidR="00185813" w:rsidRPr="002B5CAB" w:rsidRDefault="00185813" w:rsidP="00B15992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2B5CAB">
              <w:rPr>
                <w:color w:val="323E4F" w:themeColor="text2" w:themeShade="BF"/>
                <w:lang w:val="hr"/>
              </w:rPr>
              <w:t>Trajanje (minute):</w:t>
            </w:r>
          </w:p>
        </w:tc>
        <w:tc>
          <w:tcPr>
            <w:tcW w:w="826" w:type="pct"/>
            <w:tcBorders>
              <w:top w:val="single" w:sz="4" w:space="0" w:color="auto"/>
              <w:left w:val="nil"/>
              <w:bottom w:val="single" w:sz="4" w:space="0" w:color="auto"/>
            </w:tcBorders>
            <w:vAlign w:val="center"/>
          </w:tcPr>
          <w:p w14:paraId="347DF7E0" w14:textId="77777777" w:rsidR="00185813" w:rsidRPr="002B5CAB" w:rsidRDefault="00815EC6" w:rsidP="00B15992">
            <w:pPr>
              <w:jc w:val="right"/>
              <w:rPr>
                <w:rFonts w:cs="Arial"/>
                <w:color w:val="323E4F" w:themeColor="text2" w:themeShade="BF"/>
                <w:szCs w:val="20"/>
                <w:lang w:val="en-GB"/>
              </w:rPr>
            </w:pPr>
            <w:r w:rsidRPr="002B5CAB">
              <w:rPr>
                <w:color w:val="323E4F" w:themeColor="text2" w:themeShade="BF"/>
                <w:szCs w:val="20"/>
                <w:lang w:val="hr"/>
              </w:rPr>
              <w:t>90</w:t>
            </w:r>
          </w:p>
        </w:tc>
      </w:tr>
      <w:tr w:rsidR="00782E0A" w:rsidRPr="002B5CAB" w14:paraId="0781A3E0" w14:textId="77777777" w:rsidTr="00B1599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trHeight w:val="240"/>
        </w:trPr>
        <w:tc>
          <w:tcPr>
            <w:tcW w:w="1212" w:type="pct"/>
            <w:tcBorders>
              <w:top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5B80BB65" w14:textId="2CFA23DF" w:rsidR="00782E0A" w:rsidRPr="002B5CAB" w:rsidRDefault="00CD3697" w:rsidP="00652B04">
            <w:pPr>
              <w:pStyle w:val="Razred"/>
              <w:rPr>
                <w:color w:val="323E4F" w:themeColor="text2" w:themeShade="BF"/>
                <w:lang w:val="en-GB"/>
              </w:rPr>
            </w:pPr>
            <w:r>
              <w:rPr>
                <w:color w:val="323E4F" w:themeColor="text2" w:themeShade="BF"/>
                <w:lang w:val="hr"/>
              </w:rPr>
              <w:t>Učitelj</w:t>
            </w:r>
            <w:r w:rsidR="00782E0A" w:rsidRPr="002B5CAB">
              <w:rPr>
                <w:color w:val="323E4F" w:themeColor="text2" w:themeShade="BF"/>
                <w:lang w:val="hr"/>
              </w:rPr>
              <w:t>:</w:t>
            </w:r>
          </w:p>
        </w:tc>
        <w:tc>
          <w:tcPr>
            <w:tcW w:w="2135" w:type="pct"/>
            <w:tcBorders>
              <w:top w:val="single" w:sz="4" w:space="0" w:color="auto"/>
              <w:left w:val="nil"/>
              <w:bottom w:val="single" w:sz="4" w:space="0" w:color="auto"/>
            </w:tcBorders>
            <w:vAlign w:val="center"/>
          </w:tcPr>
          <w:p w14:paraId="74A20634" w14:textId="77777777" w:rsidR="00782E0A" w:rsidRPr="002B5CAB" w:rsidRDefault="00782E0A" w:rsidP="00B15992">
            <w:pPr>
              <w:rPr>
                <w:rFonts w:cs="Arial"/>
                <w:b/>
                <w:color w:val="323E4F" w:themeColor="text2" w:themeShade="BF"/>
                <w:szCs w:val="20"/>
                <w:lang w:val="en-GB"/>
              </w:rPr>
            </w:pPr>
          </w:p>
        </w:tc>
        <w:tc>
          <w:tcPr>
            <w:tcW w:w="827" w:type="pct"/>
            <w:tcBorders>
              <w:top w:val="single" w:sz="4" w:space="0" w:color="auto"/>
              <w:right w:val="nil"/>
            </w:tcBorders>
            <w:vAlign w:val="center"/>
          </w:tcPr>
          <w:p w14:paraId="303D23E2" w14:textId="1E7F9F6A" w:rsidR="00782E0A" w:rsidRPr="002B5CAB" w:rsidRDefault="00CD3697" w:rsidP="00B15992">
            <w:pPr>
              <w:pStyle w:val="Razred"/>
              <w:rPr>
                <w:color w:val="323E4F" w:themeColor="text2" w:themeShade="BF"/>
                <w:lang w:val="en-GB"/>
              </w:rPr>
            </w:pPr>
            <w:r>
              <w:rPr>
                <w:color w:val="323E4F" w:themeColor="text2" w:themeShade="BF"/>
                <w:lang w:val="hr"/>
              </w:rPr>
              <w:t>Dob učenika</w:t>
            </w:r>
            <w:r w:rsidR="00782E0A" w:rsidRPr="002B5CAB">
              <w:rPr>
                <w:color w:val="323E4F" w:themeColor="text2" w:themeShade="BF"/>
                <w:lang w:val="hr"/>
              </w:rPr>
              <w:t>:</w:t>
            </w:r>
          </w:p>
        </w:tc>
        <w:tc>
          <w:tcPr>
            <w:tcW w:w="826" w:type="pct"/>
            <w:tcBorders>
              <w:top w:val="single" w:sz="4" w:space="0" w:color="auto"/>
              <w:left w:val="nil"/>
            </w:tcBorders>
            <w:vAlign w:val="center"/>
          </w:tcPr>
          <w:p w14:paraId="34965D2F" w14:textId="77777777" w:rsidR="00782E0A" w:rsidRPr="002B5CAB" w:rsidRDefault="00815EC6" w:rsidP="00DB0B32">
            <w:pPr>
              <w:jc w:val="right"/>
              <w:rPr>
                <w:rFonts w:cs="Arial"/>
                <w:bCs/>
                <w:color w:val="323E4F" w:themeColor="text2" w:themeShade="BF"/>
                <w:szCs w:val="20"/>
                <w:lang w:val="en-GB"/>
              </w:rPr>
            </w:pPr>
            <w:r w:rsidRPr="002B5CAB">
              <w:rPr>
                <w:color w:val="323E4F" w:themeColor="text2" w:themeShade="BF"/>
                <w:szCs w:val="20"/>
                <w:lang w:val="hr"/>
              </w:rPr>
              <w:t>13-14</w:t>
            </w:r>
          </w:p>
        </w:tc>
      </w:tr>
    </w:tbl>
    <w:p w14:paraId="13788D03" w14:textId="77777777" w:rsidR="00C02EFB" w:rsidRPr="002B5CAB" w:rsidRDefault="00C02EFB">
      <w:pPr>
        <w:rPr>
          <w:rFonts w:cs="Arial"/>
          <w:b/>
          <w:color w:val="323E4F" w:themeColor="text2" w:themeShade="BF"/>
          <w:szCs w:val="20"/>
          <w:lang w:val="en-GB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5DCE4" w:themeFill="text2" w:themeFillTint="33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2339"/>
        <w:gridCol w:w="6721"/>
      </w:tblGrid>
      <w:tr w:rsidR="004E3F36" w:rsidRPr="002B5CAB" w14:paraId="183BB54B" w14:textId="77777777" w:rsidTr="00782E0A">
        <w:trPr>
          <w:trHeight w:val="213"/>
        </w:trPr>
        <w:tc>
          <w:tcPr>
            <w:tcW w:w="1291" w:type="pct"/>
            <w:shd w:val="clear" w:color="auto" w:fill="D5DCE4" w:themeFill="text2" w:themeFillTint="33"/>
            <w:vAlign w:val="center"/>
          </w:tcPr>
          <w:p w14:paraId="12C66E41" w14:textId="77777777" w:rsidR="004E3F36" w:rsidRPr="002B5CAB" w:rsidRDefault="00C02EFB" w:rsidP="00C02EFB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2B5CAB">
              <w:rPr>
                <w:color w:val="323E4F" w:themeColor="text2" w:themeShade="BF"/>
                <w:lang w:val="hr"/>
              </w:rPr>
              <w:t xml:space="preserve"> Bitno pitanje</w:t>
            </w:r>
            <w:r w:rsidR="004E3F36" w:rsidRPr="002B5CAB">
              <w:rPr>
                <w:color w:val="323E4F" w:themeColor="text2" w:themeShade="BF"/>
                <w:lang w:val="hr"/>
              </w:rPr>
              <w:t>:</w:t>
            </w:r>
          </w:p>
        </w:tc>
        <w:tc>
          <w:tcPr>
            <w:tcW w:w="3709" w:type="pct"/>
            <w:shd w:val="clear" w:color="auto" w:fill="D5DCE4" w:themeFill="text2" w:themeFillTint="33"/>
            <w:vAlign w:val="center"/>
          </w:tcPr>
          <w:p w14:paraId="618075FF" w14:textId="3E09D5A2" w:rsidR="004E3F36" w:rsidRPr="002B5CAB" w:rsidRDefault="00616748" w:rsidP="0024778F">
            <w:pPr>
              <w:pStyle w:val="Razrednaslov"/>
              <w:rPr>
                <w:b w:val="0"/>
                <w:bCs/>
                <w:color w:val="323E4F" w:themeColor="text2" w:themeShade="BF"/>
                <w:lang w:val="en-GB"/>
              </w:rPr>
            </w:pPr>
            <w:r w:rsidRPr="002B5CAB">
              <w:rPr>
                <w:b w:val="0"/>
                <w:color w:val="323E4F" w:themeColor="text2" w:themeShade="BF"/>
                <w:lang w:val="hr"/>
              </w:rPr>
              <w:t xml:space="preserve">Kako programirati </w:t>
            </w:r>
            <w:r w:rsidR="00CD3697">
              <w:rPr>
                <w:b w:val="0"/>
                <w:color w:val="323E4F" w:themeColor="text2" w:themeShade="BF"/>
                <w:lang w:val="hr"/>
              </w:rPr>
              <w:t xml:space="preserve">kretanje </w:t>
            </w:r>
            <w:r w:rsidR="002B5CAB">
              <w:rPr>
                <w:b w:val="0"/>
                <w:color w:val="323E4F" w:themeColor="text2" w:themeShade="BF"/>
                <w:lang w:val="hr"/>
              </w:rPr>
              <w:t>robota</w:t>
            </w:r>
          </w:p>
        </w:tc>
      </w:tr>
    </w:tbl>
    <w:p w14:paraId="45A6C92D" w14:textId="77777777" w:rsidR="00C02EFB" w:rsidRPr="002B5CAB" w:rsidRDefault="00C02EFB" w:rsidP="009032CB">
      <w:pPr>
        <w:rPr>
          <w:color w:val="323E4F" w:themeColor="text2" w:themeShade="BF"/>
          <w:szCs w:val="20"/>
          <w:lang w:val="en-GB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9060"/>
      </w:tblGrid>
      <w:tr w:rsidR="00C02EFB" w:rsidRPr="002B5CAB" w14:paraId="210A23E8" w14:textId="77777777" w:rsidTr="00C02EFB">
        <w:trPr>
          <w:trHeight w:val="240"/>
        </w:trPr>
        <w:tc>
          <w:tcPr>
            <w:tcW w:w="5000" w:type="pct"/>
            <w:tcBorders>
              <w:left w:val="single" w:sz="4" w:space="0" w:color="auto"/>
              <w:bottom w:val="nil"/>
            </w:tcBorders>
          </w:tcPr>
          <w:p w14:paraId="2A808F67" w14:textId="77777777" w:rsidR="00C02EFB" w:rsidRPr="002B5CAB" w:rsidRDefault="00C02EFB" w:rsidP="0024778F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2B5CAB">
              <w:rPr>
                <w:color w:val="323E4F" w:themeColor="text2" w:themeShade="BF"/>
                <w:lang w:val="hr"/>
              </w:rPr>
              <w:t>Teme:</w:t>
            </w:r>
          </w:p>
        </w:tc>
      </w:tr>
      <w:tr w:rsidR="00C02EFB" w:rsidRPr="002B5CAB" w14:paraId="1534283B" w14:textId="77777777" w:rsidTr="00C02EFB">
        <w:trPr>
          <w:trHeight w:val="240"/>
        </w:trPr>
        <w:tc>
          <w:tcPr>
            <w:tcW w:w="5000" w:type="pct"/>
            <w:tcBorders>
              <w:top w:val="nil"/>
              <w:left w:val="single" w:sz="4" w:space="0" w:color="auto"/>
              <w:bottom w:val="nil"/>
            </w:tcBorders>
          </w:tcPr>
          <w:p w14:paraId="1D104BAF" w14:textId="75331B09" w:rsidR="00C02EFB" w:rsidRPr="002B5CAB" w:rsidRDefault="00C51900" w:rsidP="004D4E3B">
            <w:pPr>
              <w:pStyle w:val="Razred"/>
              <w:numPr>
                <w:ilvl w:val="0"/>
                <w:numId w:val="4"/>
              </w:numPr>
              <w:rPr>
                <w:b w:val="0"/>
                <w:i w:val="0"/>
                <w:color w:val="323E4F" w:themeColor="text2" w:themeShade="BF"/>
                <w:lang w:val="en-GB"/>
              </w:rPr>
            </w:pPr>
            <w:r w:rsidRPr="002B5CAB">
              <w:rPr>
                <w:b w:val="0"/>
                <w:i w:val="0"/>
                <w:color w:val="323E4F" w:themeColor="text2" w:themeShade="BF"/>
                <w:lang w:val="hr"/>
              </w:rPr>
              <w:t xml:space="preserve">Programiranje </w:t>
            </w:r>
            <w:r w:rsidR="00CD3697">
              <w:rPr>
                <w:b w:val="0"/>
                <w:i w:val="0"/>
                <w:color w:val="323E4F" w:themeColor="text2" w:themeShade="BF"/>
                <w:lang w:val="hr"/>
              </w:rPr>
              <w:t xml:space="preserve">kretanja </w:t>
            </w:r>
            <w:r w:rsidRPr="002B5CAB">
              <w:rPr>
                <w:b w:val="0"/>
                <w:i w:val="0"/>
                <w:color w:val="323E4F" w:themeColor="text2" w:themeShade="BF"/>
                <w:lang w:val="hr"/>
              </w:rPr>
              <w:t>robota</w:t>
            </w:r>
          </w:p>
        </w:tc>
      </w:tr>
      <w:tr w:rsidR="009032CB" w:rsidRPr="002B5CAB" w14:paraId="26FCA3A9" w14:textId="77777777" w:rsidTr="00C02EFB">
        <w:trPr>
          <w:trHeight w:val="240"/>
        </w:trPr>
        <w:tc>
          <w:tcPr>
            <w:tcW w:w="5000" w:type="pct"/>
            <w:tcBorders>
              <w:top w:val="nil"/>
              <w:left w:val="single" w:sz="4" w:space="0" w:color="auto"/>
              <w:bottom w:val="nil"/>
            </w:tcBorders>
          </w:tcPr>
          <w:p w14:paraId="0CF826FE" w14:textId="77777777" w:rsidR="009032CB" w:rsidRPr="002B5CAB" w:rsidRDefault="004E3F36" w:rsidP="0024778F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2B5CAB">
              <w:rPr>
                <w:color w:val="323E4F" w:themeColor="text2" w:themeShade="BF"/>
                <w:lang w:val="hr"/>
              </w:rPr>
              <w:t>Cilj:</w:t>
            </w:r>
          </w:p>
        </w:tc>
      </w:tr>
      <w:tr w:rsidR="009032CB" w:rsidRPr="002B5CAB" w14:paraId="5BBA987E" w14:textId="77777777" w:rsidTr="00957009">
        <w:trPr>
          <w:trHeight w:val="243"/>
        </w:trPr>
        <w:tc>
          <w:tcPr>
            <w:tcW w:w="5000" w:type="pct"/>
            <w:tcBorders>
              <w:top w:val="nil"/>
              <w:left w:val="single" w:sz="4" w:space="0" w:color="auto"/>
              <w:bottom w:val="nil"/>
            </w:tcBorders>
          </w:tcPr>
          <w:p w14:paraId="451F4583" w14:textId="1D2712EF" w:rsidR="00DE41FA" w:rsidRPr="002B5CAB" w:rsidRDefault="00CD3697" w:rsidP="00A96105">
            <w:pPr>
              <w:numPr>
                <w:ilvl w:val="0"/>
                <w:numId w:val="1"/>
              </w:numPr>
              <w:ind w:left="709"/>
              <w:rPr>
                <w:color w:val="323E4F" w:themeColor="text2" w:themeShade="BF"/>
                <w:lang w:val="en-GB"/>
              </w:rPr>
            </w:pPr>
            <w:r>
              <w:rPr>
                <w:color w:val="323E4F" w:themeColor="text2" w:themeShade="BF"/>
                <w:lang w:val="hr"/>
              </w:rPr>
              <w:t>Naučiti</w:t>
            </w:r>
            <w:r w:rsidR="00A3400C" w:rsidRPr="002B5CAB">
              <w:rPr>
                <w:color w:val="323E4F" w:themeColor="text2" w:themeShade="BF"/>
                <w:lang w:val="hr"/>
              </w:rPr>
              <w:t xml:space="preserve"> kako programirati </w:t>
            </w:r>
            <w:r>
              <w:rPr>
                <w:color w:val="323E4F" w:themeColor="text2" w:themeShade="BF"/>
                <w:lang w:val="hr"/>
              </w:rPr>
              <w:t xml:space="preserve">kretanje </w:t>
            </w:r>
            <w:r w:rsidR="00F066F5" w:rsidRPr="002B5CAB">
              <w:rPr>
                <w:color w:val="323E4F" w:themeColor="text2" w:themeShade="BF"/>
                <w:lang w:val="hr"/>
              </w:rPr>
              <w:t>robota</w:t>
            </w:r>
          </w:p>
        </w:tc>
      </w:tr>
      <w:tr w:rsidR="009032CB" w:rsidRPr="002B5CAB" w14:paraId="5B549DA3" w14:textId="77777777" w:rsidTr="00957009">
        <w:trPr>
          <w:trHeight w:val="70"/>
        </w:trPr>
        <w:tc>
          <w:tcPr>
            <w:tcW w:w="5000" w:type="pct"/>
            <w:tcBorders>
              <w:top w:val="nil"/>
              <w:left w:val="single" w:sz="4" w:space="0" w:color="auto"/>
              <w:bottom w:val="nil"/>
            </w:tcBorders>
            <w:shd w:val="clear" w:color="auto" w:fill="auto"/>
          </w:tcPr>
          <w:p w14:paraId="2078F4D0" w14:textId="44A114FE" w:rsidR="009032CB" w:rsidRPr="002B5CAB" w:rsidRDefault="004E3F36" w:rsidP="0024778F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2B5CAB">
              <w:rPr>
                <w:color w:val="323E4F" w:themeColor="text2" w:themeShade="BF"/>
                <w:lang w:val="hr"/>
              </w:rPr>
              <w:t>Ishod:</w:t>
            </w:r>
          </w:p>
        </w:tc>
      </w:tr>
      <w:tr w:rsidR="009032CB" w:rsidRPr="002B5CAB" w14:paraId="5208A8E9" w14:textId="77777777" w:rsidTr="00957009">
        <w:trPr>
          <w:trHeight w:val="244"/>
        </w:trPr>
        <w:tc>
          <w:tcPr>
            <w:tcW w:w="5000" w:type="pct"/>
            <w:tcBorders>
              <w:top w:val="nil"/>
              <w:left w:val="single" w:sz="4" w:space="0" w:color="auto"/>
              <w:bottom w:val="nil"/>
            </w:tcBorders>
            <w:shd w:val="clear" w:color="auto" w:fill="auto"/>
          </w:tcPr>
          <w:p w14:paraId="58305A65" w14:textId="113B074B" w:rsidR="00003BB5" w:rsidRPr="002B5CAB" w:rsidRDefault="00CD3697" w:rsidP="005B2B88">
            <w:pPr>
              <w:pStyle w:val="Razred"/>
              <w:numPr>
                <w:ilvl w:val="0"/>
                <w:numId w:val="2"/>
              </w:numPr>
              <w:rPr>
                <w:b w:val="0"/>
                <w:i w:val="0"/>
                <w:color w:val="323E4F" w:themeColor="text2" w:themeShade="BF"/>
                <w:lang w:val="en-GB"/>
              </w:rPr>
            </w:pPr>
            <w:r>
              <w:rPr>
                <w:b w:val="0"/>
                <w:i w:val="0"/>
                <w:color w:val="323E4F" w:themeColor="text2" w:themeShade="BF"/>
                <w:lang w:val="hr"/>
              </w:rPr>
              <w:t>Znati</w:t>
            </w:r>
            <w:r w:rsidR="00E16090" w:rsidRPr="002B5CAB">
              <w:rPr>
                <w:b w:val="0"/>
                <w:i w:val="0"/>
                <w:color w:val="323E4F" w:themeColor="text2" w:themeShade="BF"/>
                <w:lang w:val="hr"/>
              </w:rPr>
              <w:t xml:space="preserve"> napisati program za </w:t>
            </w:r>
            <w:r w:rsidR="00F066F5" w:rsidRPr="002B5CAB">
              <w:rPr>
                <w:b w:val="0"/>
                <w:i w:val="0"/>
                <w:color w:val="323E4F" w:themeColor="text2" w:themeShade="BF"/>
                <w:lang w:val="hr"/>
              </w:rPr>
              <w:t>kretanje robota</w:t>
            </w:r>
          </w:p>
        </w:tc>
      </w:tr>
      <w:tr w:rsidR="009032CB" w:rsidRPr="002B5CAB" w14:paraId="220BCEEE" w14:textId="77777777" w:rsidTr="00957009">
        <w:trPr>
          <w:trHeight w:val="226"/>
        </w:trPr>
        <w:tc>
          <w:tcPr>
            <w:tcW w:w="5000" w:type="pct"/>
            <w:tcBorders>
              <w:top w:val="nil"/>
              <w:left w:val="single" w:sz="4" w:space="0" w:color="auto"/>
              <w:bottom w:val="nil"/>
            </w:tcBorders>
          </w:tcPr>
          <w:p w14:paraId="0B5E94FB" w14:textId="35F98D52" w:rsidR="002B5DFF" w:rsidRPr="002B5CAB" w:rsidRDefault="004E3F36" w:rsidP="00F52585">
            <w:pPr>
              <w:pStyle w:val="Razred"/>
              <w:rPr>
                <w:rFonts w:cs="Calibri"/>
                <w:color w:val="323E4F"/>
                <w:lang w:val="en-GB"/>
              </w:rPr>
            </w:pPr>
            <w:r w:rsidRPr="002B5CAB">
              <w:rPr>
                <w:color w:val="323E4F" w:themeColor="text2" w:themeShade="BF"/>
                <w:lang w:val="hr"/>
              </w:rPr>
              <w:t>Ob</w:t>
            </w:r>
            <w:r w:rsidR="00CD3697">
              <w:rPr>
                <w:color w:val="323E4F" w:themeColor="text2" w:themeShade="BF"/>
                <w:lang w:val="hr"/>
              </w:rPr>
              <w:t>lici</w:t>
            </w:r>
            <w:r w:rsidRPr="002B5CAB">
              <w:rPr>
                <w:color w:val="323E4F" w:themeColor="text2" w:themeShade="BF"/>
                <w:lang w:val="hr"/>
              </w:rPr>
              <w:t xml:space="preserve"> rada:</w:t>
            </w:r>
          </w:p>
          <w:p w14:paraId="3144D2C7" w14:textId="0DFF048F" w:rsidR="00F52585" w:rsidRPr="002B5CAB" w:rsidRDefault="00DB0B32" w:rsidP="002B5DFF">
            <w:pPr>
              <w:pStyle w:val="Razred"/>
              <w:numPr>
                <w:ilvl w:val="0"/>
                <w:numId w:val="2"/>
              </w:numPr>
              <w:rPr>
                <w:b w:val="0"/>
                <w:bCs/>
                <w:i w:val="0"/>
                <w:iCs/>
                <w:color w:val="323E4F" w:themeColor="text2" w:themeShade="BF"/>
                <w:lang w:val="en-GB"/>
              </w:rPr>
            </w:pPr>
            <w:r w:rsidRPr="002B5CAB">
              <w:rPr>
                <w:b w:val="0"/>
                <w:i w:val="0"/>
                <w:color w:val="323E4F"/>
                <w:lang w:val="hr"/>
              </w:rPr>
              <w:t>rad u parovima, grupni rad</w:t>
            </w:r>
          </w:p>
          <w:p w14:paraId="3856F7DB" w14:textId="77777777" w:rsidR="00FE6368" w:rsidRPr="002B5CAB" w:rsidRDefault="00FE6368" w:rsidP="00F52585">
            <w:pPr>
              <w:pStyle w:val="Razred"/>
              <w:rPr>
                <w:color w:val="323E4F" w:themeColor="text2" w:themeShade="BF"/>
                <w:lang w:val="en-GB"/>
              </w:rPr>
            </w:pPr>
          </w:p>
          <w:p w14:paraId="1F15DD1D" w14:textId="77777777" w:rsidR="002B5DFF" w:rsidRPr="002B5CAB" w:rsidRDefault="00F52585" w:rsidP="00F52585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2B5CAB">
              <w:rPr>
                <w:color w:val="323E4F" w:themeColor="text2" w:themeShade="BF"/>
                <w:lang w:val="hr"/>
              </w:rPr>
              <w:t>Metode:</w:t>
            </w:r>
          </w:p>
          <w:p w14:paraId="7B846B0D" w14:textId="5EC3FFB1" w:rsidR="009032CB" w:rsidRPr="002B5CAB" w:rsidRDefault="00DB0B32" w:rsidP="002B5DFF">
            <w:pPr>
              <w:pStyle w:val="Razred"/>
              <w:numPr>
                <w:ilvl w:val="0"/>
                <w:numId w:val="2"/>
              </w:numPr>
              <w:rPr>
                <w:b w:val="0"/>
                <w:bCs/>
                <w:i w:val="0"/>
                <w:iCs/>
                <w:color w:val="323E4F" w:themeColor="text2" w:themeShade="BF"/>
                <w:lang w:val="en-GB"/>
              </w:rPr>
            </w:pPr>
            <w:r w:rsidRPr="002B5CAB">
              <w:rPr>
                <w:b w:val="0"/>
                <w:i w:val="0"/>
                <w:color w:val="323E4F"/>
                <w:lang w:val="hr"/>
              </w:rPr>
              <w:t>prezentacija, razgovor, rasprava, interaktivna vježba</w:t>
            </w:r>
          </w:p>
        </w:tc>
      </w:tr>
      <w:tr w:rsidR="009032CB" w:rsidRPr="002B5CAB" w14:paraId="50EDAD33" w14:textId="77777777" w:rsidTr="00957009">
        <w:trPr>
          <w:trHeight w:val="80"/>
        </w:trPr>
        <w:tc>
          <w:tcPr>
            <w:tcW w:w="5000" w:type="pct"/>
            <w:tcBorders>
              <w:top w:val="nil"/>
              <w:left w:val="single" w:sz="4" w:space="0" w:color="auto"/>
            </w:tcBorders>
          </w:tcPr>
          <w:p w14:paraId="3A0E4805" w14:textId="77777777" w:rsidR="00FE6368" w:rsidRPr="002B5CAB" w:rsidRDefault="00FE6368" w:rsidP="002B5DFF">
            <w:pPr>
              <w:pStyle w:val="ListParagraph"/>
              <w:jc w:val="left"/>
              <w:rPr>
                <w:bCs/>
                <w:lang w:val="en-GB"/>
              </w:rPr>
            </w:pPr>
          </w:p>
        </w:tc>
      </w:tr>
    </w:tbl>
    <w:p w14:paraId="491A5F02" w14:textId="77777777" w:rsidR="00C02EFB" w:rsidRPr="002B5CAB" w:rsidRDefault="00C02EFB" w:rsidP="009976FF">
      <w:pPr>
        <w:rPr>
          <w:szCs w:val="20"/>
          <w:lang w:val="en-GB"/>
        </w:rPr>
      </w:pPr>
    </w:p>
    <w:p w14:paraId="13BBB5A2" w14:textId="77777777" w:rsidR="00FE6368" w:rsidRPr="002B5CAB" w:rsidRDefault="00FE6368" w:rsidP="009976FF">
      <w:pPr>
        <w:rPr>
          <w:szCs w:val="20"/>
          <w:lang w:val="en-GB"/>
        </w:rPr>
      </w:pPr>
    </w:p>
    <w:p w14:paraId="2333BC87" w14:textId="77777777" w:rsidR="00FE6368" w:rsidRPr="002B5CAB" w:rsidRDefault="00FE6368" w:rsidP="009976FF">
      <w:pPr>
        <w:rPr>
          <w:szCs w:val="20"/>
          <w:lang w:val="en-GB"/>
        </w:rPr>
      </w:pPr>
    </w:p>
    <w:tbl>
      <w:tblPr>
        <w:tblW w:w="494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000" w:firstRow="0" w:lastRow="0" w:firstColumn="0" w:lastColumn="0" w:noHBand="0" w:noVBand="0"/>
      </w:tblPr>
      <w:tblGrid>
        <w:gridCol w:w="8951"/>
      </w:tblGrid>
      <w:tr w:rsidR="00BD5282" w:rsidRPr="002B5CAB" w14:paraId="76D24413" w14:textId="77777777" w:rsidTr="00782E0A">
        <w:trPr>
          <w:trHeight w:val="287"/>
        </w:trPr>
        <w:tc>
          <w:tcPr>
            <w:tcW w:w="5000" w:type="pct"/>
            <w:shd w:val="clear" w:color="auto" w:fill="ACB9CA" w:themeFill="text2" w:themeFillTint="66"/>
            <w:vAlign w:val="center"/>
          </w:tcPr>
          <w:p w14:paraId="12D4551F" w14:textId="77777777" w:rsidR="00CA4949" w:rsidRPr="002B5CAB" w:rsidRDefault="00C40D07" w:rsidP="001331D0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FFFFFF"/>
                <w:szCs w:val="20"/>
                <w:lang w:val="en-GB"/>
              </w:rPr>
            </w:pPr>
            <w:r w:rsidRPr="002B5CAB">
              <w:rPr>
                <w:b/>
                <w:color w:val="FFFFFF"/>
                <w:szCs w:val="20"/>
                <w:lang w:val="hr"/>
              </w:rPr>
              <w:t>ARTIKULACIJA</w:t>
            </w:r>
          </w:p>
        </w:tc>
      </w:tr>
      <w:tr w:rsidR="00BD5282" w:rsidRPr="002B5CAB" w14:paraId="0C7C802F" w14:textId="77777777" w:rsidTr="00BD5282">
        <w:trPr>
          <w:trHeight w:val="190"/>
        </w:trPr>
        <w:tc>
          <w:tcPr>
            <w:tcW w:w="5000" w:type="pct"/>
            <w:vAlign w:val="center"/>
          </w:tcPr>
          <w:p w14:paraId="7B8A877B" w14:textId="39189332" w:rsidR="00BD5282" w:rsidRPr="002B5CAB" w:rsidRDefault="00EC6578" w:rsidP="0024778F">
            <w:pPr>
              <w:pStyle w:val="Razredcentar"/>
              <w:rPr>
                <w:color w:val="323E4F" w:themeColor="text2" w:themeShade="BF"/>
                <w:lang w:val="en-GB"/>
              </w:rPr>
            </w:pPr>
            <w:r w:rsidRPr="002B5CAB">
              <w:rPr>
                <w:color w:val="323E4F" w:themeColor="text2" w:themeShade="BF"/>
                <w:lang w:val="hr"/>
              </w:rPr>
              <w:t>Tijek akcije (trajanje</w:t>
            </w:r>
            <w:r w:rsidR="002B5CAB">
              <w:rPr>
                <w:color w:val="323E4F" w:themeColor="text2" w:themeShade="BF"/>
                <w:lang w:val="hr"/>
              </w:rPr>
              <w:t xml:space="preserve"> u</w:t>
            </w:r>
            <w:r w:rsidRPr="002B5CAB">
              <w:rPr>
                <w:color w:val="323E4F" w:themeColor="text2" w:themeShade="BF"/>
                <w:lang w:val="hr"/>
              </w:rPr>
              <w:t xml:space="preserve"> minutama)</w:t>
            </w:r>
          </w:p>
        </w:tc>
      </w:tr>
      <w:tr w:rsidR="00BD5282" w:rsidRPr="002B5CAB" w14:paraId="327CB7B9" w14:textId="77777777" w:rsidTr="001E46EC">
        <w:trPr>
          <w:trHeight w:val="417"/>
        </w:trPr>
        <w:tc>
          <w:tcPr>
            <w:tcW w:w="5000" w:type="pct"/>
            <w:tcBorders>
              <w:bottom w:val="nil"/>
            </w:tcBorders>
            <w:vAlign w:val="center"/>
          </w:tcPr>
          <w:p w14:paraId="1F4E405A" w14:textId="77777777" w:rsidR="00BD5282" w:rsidRPr="002B5CAB" w:rsidRDefault="00BB1EA6" w:rsidP="00C11074">
            <w:pPr>
              <w:jc w:val="center"/>
              <w:rPr>
                <w:b/>
                <w:lang w:val="en-GB"/>
              </w:rPr>
            </w:pPr>
            <w:r w:rsidRPr="002B5CAB">
              <w:rPr>
                <w:b/>
                <w:lang w:val="hr"/>
              </w:rPr>
              <w:t>UVOD</w:t>
            </w:r>
          </w:p>
          <w:p w14:paraId="180775CB" w14:textId="77777777" w:rsidR="00DB0B32" w:rsidRPr="002B5CAB" w:rsidRDefault="00DB0B32" w:rsidP="00C11074">
            <w:pPr>
              <w:jc w:val="center"/>
              <w:rPr>
                <w:b/>
                <w:lang w:val="en-GB"/>
              </w:rPr>
            </w:pPr>
          </w:p>
          <w:p w14:paraId="4111470B" w14:textId="7ED3B2B6" w:rsidR="002B5DFF" w:rsidRPr="002B5CAB" w:rsidRDefault="002B5CAB" w:rsidP="002B5DFF">
            <w:pPr>
              <w:jc w:val="left"/>
              <w:rPr>
                <w:rFonts w:cs="Calibri"/>
                <w:b/>
                <w:bCs/>
                <w:color w:val="44546A"/>
                <w:szCs w:val="20"/>
                <w:lang w:val="en-GB" w:eastAsia="en-US"/>
              </w:rPr>
            </w:pPr>
            <w:r>
              <w:rPr>
                <w:b/>
                <w:color w:val="44546A"/>
                <w:szCs w:val="20"/>
                <w:lang w:val="hr"/>
              </w:rPr>
              <w:t>Definiranje</w:t>
            </w:r>
            <w:r w:rsidR="002B5DFF" w:rsidRPr="002B5CAB">
              <w:rPr>
                <w:b/>
                <w:color w:val="44546A"/>
                <w:szCs w:val="20"/>
                <w:lang w:val="hr"/>
              </w:rPr>
              <w:t xml:space="preserve"> cilja lekcije: </w:t>
            </w:r>
          </w:p>
          <w:p w14:paraId="4EDF5939" w14:textId="34C3721D" w:rsidR="002B5DFF" w:rsidRPr="002B5CAB" w:rsidRDefault="00CD3697" w:rsidP="002B5DFF">
            <w:pPr>
              <w:jc w:val="left"/>
              <w:rPr>
                <w:rFonts w:cs="Calibri"/>
                <w:bCs/>
                <w:color w:val="44546A"/>
                <w:szCs w:val="20"/>
                <w:lang w:val="en-GB" w:eastAsia="en-US"/>
              </w:rPr>
            </w:pPr>
            <w:r>
              <w:rPr>
                <w:color w:val="44546A"/>
                <w:szCs w:val="20"/>
                <w:lang w:val="hr"/>
              </w:rPr>
              <w:t>Napisati naš prvi</w:t>
            </w:r>
            <w:r w:rsidR="002B5DFF" w:rsidRPr="002B5CAB">
              <w:rPr>
                <w:color w:val="44546A"/>
                <w:szCs w:val="20"/>
                <w:lang w:val="hr"/>
              </w:rPr>
              <w:t xml:space="preserve"> program </w:t>
            </w:r>
            <w:r>
              <w:rPr>
                <w:color w:val="44546A"/>
                <w:szCs w:val="20"/>
                <w:lang w:val="hr"/>
              </w:rPr>
              <w:t>s kojim ćemo pokrenuti robota</w:t>
            </w:r>
            <w:r w:rsidR="002B5DFF" w:rsidRPr="002B5CAB">
              <w:rPr>
                <w:color w:val="44546A"/>
                <w:szCs w:val="20"/>
                <w:lang w:val="hr"/>
              </w:rPr>
              <w:t>.</w:t>
            </w:r>
          </w:p>
          <w:p w14:paraId="696EAC95" w14:textId="77777777" w:rsidR="002B5DFF" w:rsidRPr="002B5CAB" w:rsidRDefault="002B5DFF" w:rsidP="002B5DFF">
            <w:pPr>
              <w:jc w:val="left"/>
              <w:rPr>
                <w:rFonts w:cs="Calibri"/>
                <w:bCs/>
                <w:color w:val="44546A"/>
                <w:szCs w:val="20"/>
                <w:lang w:val="en-GB" w:eastAsia="en-US"/>
              </w:rPr>
            </w:pPr>
          </w:p>
          <w:p w14:paraId="55DFB7E7" w14:textId="3650F582" w:rsidR="002B5DFF" w:rsidRPr="002B5CAB" w:rsidRDefault="002B5DFF" w:rsidP="002B5DFF">
            <w:pPr>
              <w:jc w:val="left"/>
              <w:rPr>
                <w:rFonts w:cs="Calibri"/>
                <w:bCs/>
                <w:color w:val="44546A"/>
                <w:szCs w:val="20"/>
                <w:lang w:val="en-GB" w:eastAsia="en-US"/>
              </w:rPr>
            </w:pPr>
            <w:r w:rsidRPr="002B5CAB">
              <w:rPr>
                <w:color w:val="44546A"/>
                <w:szCs w:val="20"/>
                <w:lang w:val="hr"/>
              </w:rPr>
              <w:t xml:space="preserve">Budimo iskreni, roboti su cool. U ovoj </w:t>
            </w:r>
            <w:r w:rsidR="00CD3697">
              <w:rPr>
                <w:color w:val="44546A"/>
                <w:szCs w:val="20"/>
                <w:lang w:val="hr"/>
              </w:rPr>
              <w:t>lekciji</w:t>
            </w:r>
            <w:r w:rsidRPr="002B5CAB">
              <w:rPr>
                <w:color w:val="44546A"/>
                <w:szCs w:val="20"/>
                <w:lang w:val="hr"/>
              </w:rPr>
              <w:t xml:space="preserve"> </w:t>
            </w:r>
            <w:r w:rsidR="00CD3697">
              <w:rPr>
                <w:color w:val="44546A"/>
                <w:szCs w:val="20"/>
                <w:lang w:val="hr"/>
              </w:rPr>
              <w:t xml:space="preserve">prikazujemo </w:t>
            </w:r>
            <w:r w:rsidRPr="002B5CAB">
              <w:rPr>
                <w:color w:val="44546A"/>
                <w:szCs w:val="20"/>
                <w:lang w:val="hr"/>
              </w:rPr>
              <w:t xml:space="preserve">korak po korak, </w:t>
            </w:r>
            <w:r w:rsidR="00CD3697">
              <w:rPr>
                <w:color w:val="44546A"/>
                <w:szCs w:val="20"/>
                <w:lang w:val="hr"/>
              </w:rPr>
              <w:t xml:space="preserve">lako shvatljive primjere </w:t>
            </w:r>
            <w:r w:rsidRPr="002B5CAB">
              <w:rPr>
                <w:color w:val="44546A"/>
                <w:szCs w:val="20"/>
                <w:lang w:val="hr"/>
              </w:rPr>
              <w:t xml:space="preserve"> </w:t>
            </w:r>
            <w:r w:rsidR="00CD3697">
              <w:rPr>
                <w:color w:val="44546A"/>
                <w:szCs w:val="20"/>
                <w:lang w:val="hr"/>
              </w:rPr>
              <w:t>programiranja kretnji</w:t>
            </w:r>
            <w:r w:rsidRPr="002B5CAB">
              <w:rPr>
                <w:color w:val="44546A"/>
                <w:szCs w:val="20"/>
                <w:lang w:val="hr"/>
              </w:rPr>
              <w:t xml:space="preserve"> autonomnog mobilnog robota.</w:t>
            </w:r>
          </w:p>
          <w:p w14:paraId="6927AF4B" w14:textId="07B11530" w:rsidR="00F066F5" w:rsidRPr="002B5CAB" w:rsidRDefault="00F066F5" w:rsidP="00056E01">
            <w:pPr>
              <w:jc w:val="left"/>
              <w:rPr>
                <w:rFonts w:ascii="Times New Roman" w:hAnsi="Times New Roman"/>
                <w:sz w:val="24"/>
                <w:lang w:val="en-GB" w:eastAsia="en-US"/>
              </w:rPr>
            </w:pPr>
          </w:p>
        </w:tc>
      </w:tr>
      <w:tr w:rsidR="00BD5282" w:rsidRPr="002B5CAB" w14:paraId="3DC19E40" w14:textId="77777777" w:rsidTr="00BD5282">
        <w:trPr>
          <w:trHeight w:val="70"/>
        </w:trPr>
        <w:tc>
          <w:tcPr>
            <w:tcW w:w="5000" w:type="pct"/>
            <w:tcBorders>
              <w:top w:val="nil"/>
              <w:bottom w:val="single" w:sz="4" w:space="0" w:color="auto"/>
            </w:tcBorders>
          </w:tcPr>
          <w:p w14:paraId="75A10820" w14:textId="77777777" w:rsidR="003A51AB" w:rsidRPr="002B5CAB" w:rsidRDefault="003A51AB" w:rsidP="003A0745">
            <w:pPr>
              <w:rPr>
                <w:lang w:val="en-GB"/>
              </w:rPr>
            </w:pPr>
          </w:p>
        </w:tc>
      </w:tr>
      <w:tr w:rsidR="00BD5282" w:rsidRPr="002B5CAB" w14:paraId="6DCE60C1" w14:textId="77777777" w:rsidTr="00BD5282">
        <w:trPr>
          <w:trHeight w:val="210"/>
        </w:trPr>
        <w:tc>
          <w:tcPr>
            <w:tcW w:w="5000" w:type="pct"/>
            <w:tcBorders>
              <w:bottom w:val="nil"/>
            </w:tcBorders>
            <w:vAlign w:val="center"/>
          </w:tcPr>
          <w:p w14:paraId="47E0C302" w14:textId="77777777" w:rsidR="00BD5282" w:rsidRPr="002B5CAB" w:rsidRDefault="00C40D07" w:rsidP="00C11074">
            <w:pPr>
              <w:jc w:val="center"/>
              <w:rPr>
                <w:rFonts w:cs="Arial"/>
                <w:b/>
                <w:bCs/>
                <w:szCs w:val="20"/>
                <w:lang w:val="en-GB"/>
              </w:rPr>
            </w:pPr>
            <w:r w:rsidRPr="002B5CAB">
              <w:rPr>
                <w:b/>
                <w:szCs w:val="20"/>
                <w:lang w:val="hr"/>
              </w:rPr>
              <w:lastRenderedPageBreak/>
              <w:t>GLAVNI DIO</w:t>
            </w:r>
          </w:p>
          <w:p w14:paraId="6348820C" w14:textId="77777777" w:rsidR="002B5DFF" w:rsidRPr="002B5CAB" w:rsidRDefault="002B5DFF" w:rsidP="009D5D72">
            <w:pPr>
              <w:jc w:val="left"/>
              <w:rPr>
                <w:rFonts w:cs="Arial"/>
                <w:szCs w:val="20"/>
                <w:lang w:val="en-GB"/>
              </w:rPr>
            </w:pPr>
          </w:p>
          <w:p w14:paraId="1B68A81E" w14:textId="2EDA9F9C" w:rsidR="002B5DFF" w:rsidRPr="002B5CAB" w:rsidRDefault="002B5DFF" w:rsidP="002B5DFF">
            <w:pPr>
              <w:rPr>
                <w:rFonts w:cs="Calibri"/>
                <w:color w:val="44546A"/>
                <w:szCs w:val="20"/>
                <w:lang w:val="en-GB"/>
              </w:rPr>
            </w:pPr>
            <w:r w:rsidRPr="002B5CAB">
              <w:rPr>
                <w:color w:val="44546A"/>
                <w:szCs w:val="20"/>
                <w:lang w:val="hr"/>
              </w:rPr>
              <w:t xml:space="preserve">Učitelj </w:t>
            </w:r>
            <w:r w:rsidR="0041481D">
              <w:rPr>
                <w:color w:val="44546A"/>
                <w:szCs w:val="20"/>
                <w:lang w:val="hr"/>
              </w:rPr>
              <w:t>asistira</w:t>
            </w:r>
            <w:r w:rsidRPr="002B5CAB">
              <w:rPr>
                <w:color w:val="44546A"/>
                <w:szCs w:val="20"/>
                <w:lang w:val="hr"/>
              </w:rPr>
              <w:t xml:space="preserve"> učeni</w:t>
            </w:r>
            <w:r w:rsidR="00CD3697">
              <w:rPr>
                <w:color w:val="44546A"/>
                <w:szCs w:val="20"/>
                <w:lang w:val="hr"/>
              </w:rPr>
              <w:t>cima</w:t>
            </w:r>
            <w:r w:rsidRPr="002B5CAB">
              <w:rPr>
                <w:color w:val="44546A"/>
                <w:szCs w:val="20"/>
                <w:lang w:val="hr"/>
              </w:rPr>
              <w:t xml:space="preserve"> u pisanju </w:t>
            </w:r>
            <w:r w:rsidR="0041481D">
              <w:rPr>
                <w:color w:val="44546A"/>
                <w:szCs w:val="20"/>
                <w:lang w:val="hr"/>
              </w:rPr>
              <w:t>koda za</w:t>
            </w:r>
            <w:r w:rsidRPr="002B5CAB">
              <w:rPr>
                <w:color w:val="44546A"/>
                <w:szCs w:val="20"/>
                <w:lang w:val="hr"/>
              </w:rPr>
              <w:t xml:space="preserve"> </w:t>
            </w:r>
            <w:r w:rsidR="00CD3697">
              <w:rPr>
                <w:color w:val="44546A"/>
                <w:szCs w:val="20"/>
                <w:lang w:val="hr"/>
              </w:rPr>
              <w:t xml:space="preserve">kretanje </w:t>
            </w:r>
            <w:r w:rsidRPr="002B5CAB">
              <w:rPr>
                <w:color w:val="44546A"/>
                <w:szCs w:val="20"/>
                <w:lang w:val="hr"/>
              </w:rPr>
              <w:t>robota kojeg smo sastavili</w:t>
            </w:r>
            <w:r w:rsidRPr="002B5CAB">
              <w:rPr>
                <w:color w:val="323E4F" w:themeColor="text2" w:themeShade="BF"/>
                <w:lang w:val="hr"/>
              </w:rPr>
              <w:t>.</w:t>
            </w:r>
          </w:p>
          <w:p w14:paraId="1A3FC4AC" w14:textId="77777777" w:rsidR="002B5DFF" w:rsidRPr="002B5CAB" w:rsidRDefault="002B5DFF" w:rsidP="009D5D72">
            <w:pPr>
              <w:jc w:val="left"/>
              <w:rPr>
                <w:rFonts w:cs="Arial"/>
                <w:szCs w:val="20"/>
                <w:lang w:val="en-GB"/>
              </w:rPr>
            </w:pPr>
          </w:p>
          <w:p w14:paraId="14A601B1" w14:textId="030DB5FD" w:rsidR="004D47EF" w:rsidRPr="002B5CAB" w:rsidRDefault="00CD3697" w:rsidP="009D5D72">
            <w:pPr>
              <w:jc w:val="left"/>
              <w:rPr>
                <w:rFonts w:cs="Arial"/>
                <w:szCs w:val="20"/>
                <w:lang w:val="en-GB"/>
              </w:rPr>
            </w:pPr>
            <w:r>
              <w:rPr>
                <w:szCs w:val="20"/>
                <w:lang w:val="hr"/>
              </w:rPr>
              <w:t>Korak 1</w:t>
            </w:r>
            <w:r w:rsidR="004D47EF" w:rsidRPr="002B5CAB">
              <w:rPr>
                <w:szCs w:val="20"/>
                <w:lang w:val="hr"/>
              </w:rPr>
              <w:t xml:space="preserve"> (obje </w:t>
            </w:r>
            <w:r>
              <w:rPr>
                <w:szCs w:val="20"/>
                <w:lang w:val="hr"/>
              </w:rPr>
              <w:t>opcije</w:t>
            </w:r>
            <w:r w:rsidR="004D47EF" w:rsidRPr="002B5CAB">
              <w:rPr>
                <w:szCs w:val="20"/>
                <w:lang w:val="hr"/>
              </w:rPr>
              <w:t xml:space="preserve">): idite na: </w:t>
            </w:r>
            <w:hyperlink r:id="rId8" w:history="1">
              <w:r w:rsidR="00B37BDE" w:rsidRPr="002B5CAB">
                <w:rPr>
                  <w:rStyle w:val="Hyperlink"/>
                  <w:szCs w:val="20"/>
                  <w:lang w:val="hr"/>
                </w:rPr>
                <w:t>http://mindplus.cc/download-en.html</w:t>
              </w:r>
            </w:hyperlink>
            <w:r w:rsidR="00B37BDE" w:rsidRPr="002B5CAB">
              <w:rPr>
                <w:szCs w:val="20"/>
                <w:lang w:val="hr"/>
              </w:rPr>
              <w:t xml:space="preserve"> i preuzmite verziju za operacijski sustav </w:t>
            </w:r>
            <w:r>
              <w:rPr>
                <w:szCs w:val="20"/>
                <w:lang w:val="hr"/>
              </w:rPr>
              <w:t xml:space="preserve">vašeg </w:t>
            </w:r>
            <w:r w:rsidR="00B37BDE" w:rsidRPr="002B5CAB">
              <w:rPr>
                <w:szCs w:val="20"/>
                <w:lang w:val="hr"/>
              </w:rPr>
              <w:t xml:space="preserve">računala. Instalirajte i pokrenite Mind+. Nakon pokretanja prijeđite u </w:t>
            </w:r>
            <w:proofErr w:type="spellStart"/>
            <w:r w:rsidR="00B37BDE" w:rsidRPr="002B5CAB">
              <w:rPr>
                <w:szCs w:val="20"/>
                <w:lang w:val="hr"/>
              </w:rPr>
              <w:t>izvanmrežni</w:t>
            </w:r>
            <w:proofErr w:type="spellEnd"/>
            <w:r w:rsidR="00B37BDE" w:rsidRPr="002B5CAB">
              <w:rPr>
                <w:szCs w:val="20"/>
                <w:lang w:val="hr"/>
              </w:rPr>
              <w:t xml:space="preserve"> način rada</w:t>
            </w:r>
            <w:r>
              <w:rPr>
                <w:szCs w:val="20"/>
                <w:lang w:val="hr"/>
              </w:rPr>
              <w:t xml:space="preserve"> (</w:t>
            </w:r>
            <w:r w:rsidRPr="00CD3697">
              <w:rPr>
                <w:i/>
                <w:iCs/>
                <w:szCs w:val="20"/>
                <w:lang w:val="hr"/>
              </w:rPr>
              <w:t>Offline</w:t>
            </w:r>
            <w:r>
              <w:rPr>
                <w:szCs w:val="20"/>
                <w:lang w:val="hr"/>
              </w:rPr>
              <w:t>)</w:t>
            </w:r>
            <w:r w:rsidR="00B37BDE" w:rsidRPr="002B5CAB">
              <w:rPr>
                <w:szCs w:val="20"/>
                <w:lang w:val="hr"/>
              </w:rPr>
              <w:t>.</w:t>
            </w:r>
          </w:p>
          <w:p w14:paraId="5D641521" w14:textId="06AA1A9B" w:rsidR="00B37BDE" w:rsidRPr="002B5CAB" w:rsidRDefault="00A12CEB" w:rsidP="009D5D72">
            <w:pPr>
              <w:jc w:val="left"/>
              <w:rPr>
                <w:rFonts w:cs="Arial"/>
                <w:szCs w:val="20"/>
                <w:lang w:val="en-GB"/>
              </w:rPr>
            </w:pPr>
            <w:r>
              <w:rPr>
                <w:rFonts w:cs="Arial"/>
                <w:noProof/>
                <w:szCs w:val="20"/>
                <w:lang w:val="en-GB"/>
              </w:rPr>
              <w:drawing>
                <wp:inline distT="0" distB="0" distL="0" distR="0" wp14:anchorId="46CB609C" wp14:editId="304AFA76">
                  <wp:extent cx="2322576" cy="456659"/>
                  <wp:effectExtent l="0" t="0" r="1905" b="635"/>
                  <wp:docPr id="20" name="Slika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Slika 20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2499" cy="4645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434F18B" w14:textId="77777777" w:rsidR="00C628CE" w:rsidRPr="002B5CAB" w:rsidRDefault="00C628CE" w:rsidP="00B37BDE">
            <w:pPr>
              <w:rPr>
                <w:rFonts w:cs="Arial"/>
                <w:szCs w:val="20"/>
                <w:lang w:val="en-GB"/>
              </w:rPr>
            </w:pPr>
          </w:p>
          <w:p w14:paraId="726F8B7E" w14:textId="2576A8C2" w:rsidR="00C628CE" w:rsidRPr="002B5CAB" w:rsidRDefault="00C628CE" w:rsidP="00B37BDE">
            <w:pPr>
              <w:rPr>
                <w:rFonts w:cs="Arial"/>
                <w:szCs w:val="20"/>
                <w:lang w:val="en-GB"/>
              </w:rPr>
            </w:pPr>
            <w:r w:rsidRPr="002B5CAB">
              <w:rPr>
                <w:szCs w:val="20"/>
                <w:lang w:val="hr"/>
              </w:rPr>
              <w:t>Ako radite s Arduinom preskočite izravno na korak 2. -&gt;</w:t>
            </w:r>
          </w:p>
          <w:p w14:paraId="10270A6F" w14:textId="0E233DE3" w:rsidR="00C628CE" w:rsidRPr="002B5CAB" w:rsidRDefault="00C628CE" w:rsidP="00B37BDE">
            <w:pPr>
              <w:rPr>
                <w:rFonts w:cs="Arial"/>
                <w:szCs w:val="20"/>
                <w:lang w:val="en-GB"/>
              </w:rPr>
            </w:pPr>
          </w:p>
          <w:p w14:paraId="7909DF84" w14:textId="091B92D2" w:rsidR="00C628CE" w:rsidRPr="002B5CAB" w:rsidRDefault="00C628CE" w:rsidP="00B37BDE">
            <w:pPr>
              <w:rPr>
                <w:rFonts w:cs="Arial"/>
                <w:szCs w:val="20"/>
                <w:lang w:val="en-GB"/>
              </w:rPr>
            </w:pPr>
            <w:r w:rsidRPr="002B5CAB">
              <w:rPr>
                <w:szCs w:val="20"/>
                <w:lang w:val="hr"/>
              </w:rPr>
              <w:t>Maqueen Plus:</w:t>
            </w:r>
          </w:p>
          <w:p w14:paraId="01DC25BC" w14:textId="77777777" w:rsidR="00C628CE" w:rsidRPr="002B5CAB" w:rsidRDefault="00C628CE" w:rsidP="00B37BDE">
            <w:pPr>
              <w:rPr>
                <w:rFonts w:cs="Arial"/>
                <w:szCs w:val="20"/>
                <w:lang w:val="en-GB"/>
              </w:rPr>
            </w:pPr>
          </w:p>
          <w:p w14:paraId="605BA8D4" w14:textId="453C1BF5" w:rsidR="00C628CE" w:rsidRPr="002B5CAB" w:rsidRDefault="00A12CEB" w:rsidP="00C628CE">
            <w:pPr>
              <w:spacing w:after="160" w:line="259" w:lineRule="auto"/>
              <w:jc w:val="left"/>
              <w:rPr>
                <w:rFonts w:cs="Arial"/>
                <w:szCs w:val="20"/>
                <w:lang w:val="en-GB"/>
              </w:rPr>
            </w:pPr>
            <w:r>
              <w:rPr>
                <w:noProof/>
                <w:szCs w:val="20"/>
                <w:lang w:val="hr"/>
              </w:rPr>
              <w:drawing>
                <wp:inline distT="0" distB="0" distL="0" distR="0" wp14:anchorId="30C69431" wp14:editId="55A5646E">
                  <wp:extent cx="5443728" cy="1280807"/>
                  <wp:effectExtent l="0" t="0" r="5080" b="0"/>
                  <wp:docPr id="19" name="Slika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Slika 19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61239" cy="12849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C628CE" w:rsidRPr="002B5CAB">
              <w:rPr>
                <w:szCs w:val="20"/>
                <w:lang w:val="hr"/>
              </w:rPr>
              <w:br/>
            </w:r>
            <w:r w:rsidR="00C628CE" w:rsidRPr="002B5CAB">
              <w:rPr>
                <w:szCs w:val="20"/>
                <w:lang w:val="hr"/>
              </w:rPr>
              <w:br/>
              <w:t xml:space="preserve">Kliknite na </w:t>
            </w:r>
            <w:proofErr w:type="spellStart"/>
            <w:r w:rsidR="00CD3697" w:rsidRPr="00CD3697">
              <w:rPr>
                <w:b/>
                <w:bCs/>
                <w:i/>
                <w:iCs/>
                <w:szCs w:val="20"/>
                <w:lang w:val="hr"/>
              </w:rPr>
              <w:t>Extensions</w:t>
            </w:r>
            <w:proofErr w:type="spellEnd"/>
            <w:r w:rsidR="00C628CE" w:rsidRPr="002B5CAB">
              <w:rPr>
                <w:szCs w:val="20"/>
                <w:lang w:val="hr"/>
              </w:rPr>
              <w:t xml:space="preserve"> i na kartici </w:t>
            </w:r>
            <w:proofErr w:type="spellStart"/>
            <w:r w:rsidR="00CD3697" w:rsidRPr="00CD3697">
              <w:rPr>
                <w:b/>
                <w:i/>
                <w:iCs/>
                <w:szCs w:val="20"/>
                <w:lang w:val="hr"/>
              </w:rPr>
              <w:t>Board</w:t>
            </w:r>
            <w:proofErr w:type="spellEnd"/>
            <w:r w:rsidR="00C628CE" w:rsidRPr="002B5CAB">
              <w:rPr>
                <w:szCs w:val="20"/>
                <w:lang w:val="hr"/>
              </w:rPr>
              <w:t xml:space="preserve"> odaberite </w:t>
            </w:r>
            <w:proofErr w:type="spellStart"/>
            <w:r w:rsidR="00C628CE" w:rsidRPr="002B5CAB">
              <w:rPr>
                <w:b/>
                <w:szCs w:val="20"/>
                <w:lang w:val="hr"/>
              </w:rPr>
              <w:t>micro:bit</w:t>
            </w:r>
            <w:proofErr w:type="spellEnd"/>
            <w:r w:rsidR="00C628CE" w:rsidRPr="002B5CAB">
              <w:rPr>
                <w:szCs w:val="20"/>
                <w:lang w:val="hr"/>
              </w:rPr>
              <w:t xml:space="preserve">, na </w:t>
            </w:r>
            <w:r>
              <w:rPr>
                <w:lang w:val="hr"/>
              </w:rPr>
              <w:t xml:space="preserve"> kartici </w:t>
            </w:r>
            <w:r w:rsidR="00C628CE" w:rsidRPr="00CD3697">
              <w:rPr>
                <w:b/>
                <w:i/>
                <w:iCs/>
                <w:szCs w:val="20"/>
                <w:lang w:val="hr"/>
              </w:rPr>
              <w:t>Shield</w:t>
            </w:r>
            <w:r w:rsidR="00C628CE" w:rsidRPr="002B5CAB">
              <w:rPr>
                <w:szCs w:val="20"/>
                <w:lang w:val="hr"/>
              </w:rPr>
              <w:t xml:space="preserve"> odaberite </w:t>
            </w:r>
            <w:r w:rsidR="00C628CE" w:rsidRPr="002B5CAB">
              <w:rPr>
                <w:b/>
                <w:szCs w:val="20"/>
                <w:lang w:val="hr"/>
              </w:rPr>
              <w:t>Maqueen Plus</w:t>
            </w:r>
            <w:r w:rsidR="00E15EBB">
              <w:rPr>
                <w:szCs w:val="20"/>
                <w:lang w:val="hr"/>
              </w:rPr>
              <w:t xml:space="preserve"> ili </w:t>
            </w:r>
            <w:r w:rsidR="00E15EBB" w:rsidRPr="00E15EBB">
              <w:rPr>
                <w:b/>
                <w:szCs w:val="20"/>
                <w:lang w:val="hr"/>
              </w:rPr>
              <w:t>Maqueen Plus V2</w:t>
            </w:r>
            <w:r w:rsidR="00C628CE" w:rsidRPr="002B5CAB">
              <w:rPr>
                <w:szCs w:val="20"/>
                <w:lang w:val="hr"/>
              </w:rPr>
              <w:t xml:space="preserve">, a na </w:t>
            </w:r>
            <w:r>
              <w:rPr>
                <w:lang w:val="hr"/>
              </w:rPr>
              <w:t xml:space="preserve">kartici </w:t>
            </w:r>
            <w:proofErr w:type="spellStart"/>
            <w:r w:rsidR="00C628CE" w:rsidRPr="00CD3697">
              <w:rPr>
                <w:b/>
                <w:i/>
                <w:iCs/>
                <w:szCs w:val="20"/>
                <w:lang w:val="hr"/>
              </w:rPr>
              <w:t>Sen</w:t>
            </w:r>
            <w:r w:rsidR="00CD3697" w:rsidRPr="00CD3697">
              <w:rPr>
                <w:b/>
                <w:i/>
                <w:iCs/>
                <w:szCs w:val="20"/>
                <w:lang w:val="hr"/>
              </w:rPr>
              <w:t>s</w:t>
            </w:r>
            <w:r w:rsidR="00C628CE" w:rsidRPr="00CD3697">
              <w:rPr>
                <w:b/>
                <w:i/>
                <w:iCs/>
                <w:szCs w:val="20"/>
                <w:lang w:val="hr"/>
              </w:rPr>
              <w:t>or</w:t>
            </w:r>
            <w:proofErr w:type="spellEnd"/>
            <w:r w:rsidR="00C628CE" w:rsidRPr="002B5CAB">
              <w:rPr>
                <w:szCs w:val="20"/>
                <w:lang w:val="hr"/>
              </w:rPr>
              <w:t xml:space="preserve"> odaberite </w:t>
            </w:r>
            <w:r w:rsidR="00C628CE" w:rsidRPr="002B5CAB">
              <w:rPr>
                <w:b/>
                <w:szCs w:val="20"/>
                <w:lang w:val="hr"/>
              </w:rPr>
              <w:t xml:space="preserve">HUSKYLENS AI </w:t>
            </w:r>
            <w:proofErr w:type="spellStart"/>
            <w:r w:rsidR="00CD3697">
              <w:rPr>
                <w:b/>
                <w:szCs w:val="20"/>
                <w:lang w:val="hr"/>
              </w:rPr>
              <w:t>c</w:t>
            </w:r>
            <w:r w:rsidR="00C628CE" w:rsidRPr="002B5CAB">
              <w:rPr>
                <w:b/>
                <w:szCs w:val="20"/>
                <w:lang w:val="hr"/>
              </w:rPr>
              <w:t>amer</w:t>
            </w:r>
            <w:r w:rsidR="00CD3697">
              <w:rPr>
                <w:b/>
                <w:szCs w:val="20"/>
                <w:lang w:val="hr"/>
              </w:rPr>
              <w:t>a</w:t>
            </w:r>
            <w:proofErr w:type="spellEnd"/>
            <w:r w:rsidR="00C628CE" w:rsidRPr="002B5CAB">
              <w:rPr>
                <w:szCs w:val="20"/>
                <w:lang w:val="hr"/>
              </w:rPr>
              <w:t xml:space="preserve">. Kliknite na </w:t>
            </w:r>
            <w:proofErr w:type="spellStart"/>
            <w:r w:rsidR="00CD3697">
              <w:rPr>
                <w:szCs w:val="20"/>
                <w:lang w:val="hr"/>
              </w:rPr>
              <w:t>Back</w:t>
            </w:r>
            <w:proofErr w:type="spellEnd"/>
            <w:r w:rsidR="00C628CE" w:rsidRPr="002B5CAB">
              <w:rPr>
                <w:szCs w:val="20"/>
                <w:lang w:val="hr"/>
              </w:rPr>
              <w:t xml:space="preserve"> i vaš </w:t>
            </w:r>
            <w:r w:rsidR="00CD3697">
              <w:rPr>
                <w:szCs w:val="20"/>
                <w:lang w:val="hr"/>
              </w:rPr>
              <w:t>program</w:t>
            </w:r>
            <w:r w:rsidR="00C628CE" w:rsidRPr="002B5CAB">
              <w:rPr>
                <w:szCs w:val="20"/>
                <w:lang w:val="hr"/>
              </w:rPr>
              <w:t xml:space="preserve"> je spreman za korištenje odabranih </w:t>
            </w:r>
            <w:r>
              <w:rPr>
                <w:szCs w:val="20"/>
                <w:lang w:val="hr"/>
              </w:rPr>
              <w:t>modula</w:t>
            </w:r>
            <w:r w:rsidR="00C628CE" w:rsidRPr="002B5CAB">
              <w:rPr>
                <w:szCs w:val="20"/>
                <w:lang w:val="hr"/>
              </w:rPr>
              <w:t>.</w:t>
            </w:r>
          </w:p>
          <w:p w14:paraId="3768BFE2" w14:textId="73E19920" w:rsidR="00C628CE" w:rsidRPr="002B5CAB" w:rsidRDefault="00C628CE" w:rsidP="00C628CE">
            <w:pPr>
              <w:spacing w:after="160" w:line="259" w:lineRule="auto"/>
              <w:jc w:val="left"/>
              <w:rPr>
                <w:rFonts w:cs="Arial"/>
                <w:szCs w:val="20"/>
                <w:lang w:val="en-GB"/>
              </w:rPr>
            </w:pPr>
            <w:r w:rsidRPr="002B5CAB">
              <w:rPr>
                <w:szCs w:val="20"/>
                <w:lang w:val="hr"/>
              </w:rPr>
              <w:t>Povežite micro:bit s računalom putem USB mikro kabela i uključit će se indikator napajanja</w:t>
            </w:r>
            <w:r w:rsidR="00CD3697">
              <w:rPr>
                <w:szCs w:val="20"/>
                <w:lang w:val="hr"/>
              </w:rPr>
              <w:t xml:space="preserve"> na pločici</w:t>
            </w:r>
          </w:p>
          <w:p w14:paraId="3E72654E" w14:textId="429FEA32" w:rsidR="00C628CE" w:rsidRPr="002B5CAB" w:rsidRDefault="00C628CE" w:rsidP="00C628CE">
            <w:pPr>
              <w:spacing w:after="160" w:line="259" w:lineRule="auto"/>
              <w:jc w:val="left"/>
              <w:rPr>
                <w:rFonts w:cs="Arial"/>
                <w:szCs w:val="20"/>
                <w:lang w:val="en-GB"/>
              </w:rPr>
            </w:pPr>
            <w:r w:rsidRPr="002B5CAB">
              <w:rPr>
                <w:rFonts w:cs="Arial"/>
                <w:szCs w:val="20"/>
                <w:lang w:val="en-GB"/>
              </w:rPr>
              <w:t xml:space="preserve"> </w:t>
            </w:r>
            <w:r w:rsidR="00B71471">
              <w:rPr>
                <w:rFonts w:cs="Arial"/>
                <w:noProof/>
                <w:szCs w:val="20"/>
                <w:lang w:val="en-GB"/>
              </w:rPr>
              <w:drawing>
                <wp:inline distT="0" distB="0" distL="0" distR="0" wp14:anchorId="0BE86758" wp14:editId="4B079C7C">
                  <wp:extent cx="4218432" cy="1537611"/>
                  <wp:effectExtent l="0" t="0" r="0" b="5715"/>
                  <wp:docPr id="23" name="Slika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Slika 23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43721" cy="15468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5A5399A" w14:textId="77777777" w:rsidR="00C628CE" w:rsidRPr="002B5CAB" w:rsidRDefault="00C628CE" w:rsidP="00C628CE">
            <w:pPr>
              <w:spacing w:after="160" w:line="259" w:lineRule="auto"/>
              <w:jc w:val="left"/>
              <w:rPr>
                <w:rFonts w:cs="Arial"/>
                <w:szCs w:val="20"/>
                <w:lang w:val="en-GB"/>
              </w:rPr>
            </w:pPr>
            <w:r w:rsidRPr="002B5CAB">
              <w:rPr>
                <w:szCs w:val="20"/>
                <w:lang w:val="hr"/>
              </w:rPr>
              <w:t xml:space="preserve">Kliknite na </w:t>
            </w:r>
            <w:proofErr w:type="spellStart"/>
            <w:r w:rsidRPr="002B5CAB">
              <w:rPr>
                <w:szCs w:val="20"/>
                <w:lang w:val="hr"/>
              </w:rPr>
              <w:t>Connect</w:t>
            </w:r>
            <w:proofErr w:type="spellEnd"/>
            <w:r w:rsidRPr="002B5CAB">
              <w:rPr>
                <w:szCs w:val="20"/>
                <w:lang w:val="hr"/>
              </w:rPr>
              <w:t xml:space="preserve"> </w:t>
            </w:r>
            <w:proofErr w:type="spellStart"/>
            <w:r w:rsidRPr="002B5CAB">
              <w:rPr>
                <w:szCs w:val="20"/>
                <w:lang w:val="hr"/>
              </w:rPr>
              <w:t>Device</w:t>
            </w:r>
            <w:proofErr w:type="spellEnd"/>
            <w:r w:rsidRPr="002B5CAB">
              <w:rPr>
                <w:szCs w:val="20"/>
                <w:lang w:val="hr"/>
              </w:rPr>
              <w:t xml:space="preserve"> i odaberite micro:bit. Po potrebi instalirajte upravljačke programe uređaja.</w:t>
            </w:r>
          </w:p>
          <w:p w14:paraId="76031594" w14:textId="0A1B382B" w:rsidR="00C628CE" w:rsidRPr="002B5CAB" w:rsidRDefault="00C628CE" w:rsidP="00C628CE">
            <w:pPr>
              <w:spacing w:after="160" w:line="259" w:lineRule="auto"/>
              <w:jc w:val="left"/>
              <w:rPr>
                <w:rFonts w:cs="Arial"/>
                <w:szCs w:val="20"/>
                <w:lang w:val="en-GB"/>
              </w:rPr>
            </w:pPr>
            <w:r w:rsidRPr="002B5CAB">
              <w:rPr>
                <w:szCs w:val="20"/>
                <w:lang w:val="hr"/>
              </w:rPr>
              <w:t>Testirajte prijenos</w:t>
            </w:r>
            <w:r w:rsidR="00CD3697">
              <w:rPr>
                <w:szCs w:val="20"/>
                <w:lang w:val="hr"/>
              </w:rPr>
              <w:t xml:space="preserve"> na micro:bit</w:t>
            </w:r>
            <w:r w:rsidRPr="002B5CAB">
              <w:rPr>
                <w:szCs w:val="20"/>
                <w:lang w:val="hr"/>
              </w:rPr>
              <w:t xml:space="preserve"> </w:t>
            </w:r>
            <w:r w:rsidR="00CD3697">
              <w:rPr>
                <w:szCs w:val="20"/>
                <w:lang w:val="hr"/>
              </w:rPr>
              <w:t>s ovim blokovima</w:t>
            </w:r>
            <w:r w:rsidRPr="002B5CAB">
              <w:rPr>
                <w:szCs w:val="20"/>
                <w:lang w:val="hr"/>
              </w:rPr>
              <w:t>:</w:t>
            </w:r>
            <w:r w:rsidRPr="002B5CAB">
              <w:rPr>
                <w:szCs w:val="20"/>
                <w:lang w:val="hr"/>
              </w:rPr>
              <w:br/>
            </w:r>
            <w:r w:rsidRPr="002B5CAB">
              <w:rPr>
                <w:szCs w:val="20"/>
                <w:lang w:val="hr"/>
              </w:rPr>
              <w:br/>
            </w:r>
            <w:r w:rsidR="00C872A4">
              <w:rPr>
                <w:noProof/>
                <w:szCs w:val="20"/>
                <w:lang w:val="hr"/>
              </w:rPr>
              <w:drawing>
                <wp:inline distT="0" distB="0" distL="0" distR="0" wp14:anchorId="092EA63C" wp14:editId="694D959C">
                  <wp:extent cx="3340608" cy="896122"/>
                  <wp:effectExtent l="0" t="0" r="0" b="0"/>
                  <wp:docPr id="27" name="Slika 27" descr="Slika na kojoj se prikazuje stol&#10;&#10;Opis je automatski generir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Slika 27" descr="Slika na kojoj se prikazuje stol&#10;&#10;Opis je automatski generiran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5044" cy="9053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8EA0915" w14:textId="77777777" w:rsidR="00C628CE" w:rsidRPr="002B5CAB" w:rsidRDefault="00C628CE" w:rsidP="00B37BDE">
            <w:pPr>
              <w:rPr>
                <w:rFonts w:cs="Arial"/>
                <w:szCs w:val="20"/>
                <w:lang w:val="en-GB"/>
              </w:rPr>
            </w:pPr>
          </w:p>
          <w:p w14:paraId="1A7F9BA3" w14:textId="77777777" w:rsidR="00C628CE" w:rsidRPr="002B5CAB" w:rsidRDefault="00C628CE" w:rsidP="00B37BDE">
            <w:pPr>
              <w:rPr>
                <w:rFonts w:cs="Arial"/>
                <w:szCs w:val="20"/>
                <w:lang w:val="en-GB"/>
              </w:rPr>
            </w:pPr>
          </w:p>
          <w:p w14:paraId="25792EA7" w14:textId="768FBD21" w:rsidR="00C628CE" w:rsidRPr="002B5CAB" w:rsidRDefault="00C628CE" w:rsidP="00C628CE">
            <w:pPr>
              <w:spacing w:after="160" w:line="259" w:lineRule="auto"/>
              <w:jc w:val="left"/>
              <w:rPr>
                <w:rFonts w:cs="Arial"/>
                <w:szCs w:val="20"/>
                <w:lang w:val="en-GB"/>
              </w:rPr>
            </w:pPr>
            <w:r w:rsidRPr="002B5CAB">
              <w:rPr>
                <w:szCs w:val="20"/>
                <w:lang w:val="hr"/>
              </w:rPr>
              <w:lastRenderedPageBreak/>
              <w:t xml:space="preserve">Kliknite na </w:t>
            </w:r>
            <w:proofErr w:type="spellStart"/>
            <w:r w:rsidR="00CD3697" w:rsidRPr="00CD3697">
              <w:rPr>
                <w:b/>
                <w:bCs/>
                <w:i/>
                <w:iCs/>
                <w:szCs w:val="20"/>
                <w:lang w:val="hr"/>
              </w:rPr>
              <w:t>U</w:t>
            </w:r>
            <w:r w:rsidRPr="00CD3697">
              <w:rPr>
                <w:b/>
                <w:bCs/>
                <w:i/>
                <w:iCs/>
                <w:szCs w:val="20"/>
                <w:lang w:val="hr"/>
              </w:rPr>
              <w:t>pload</w:t>
            </w:r>
            <w:proofErr w:type="spellEnd"/>
            <w:r w:rsidR="00CD3697">
              <w:rPr>
                <w:szCs w:val="20"/>
                <w:lang w:val="hr"/>
              </w:rPr>
              <w:t xml:space="preserve"> (prijenos)</w:t>
            </w:r>
            <w:r w:rsidRPr="002B5CAB">
              <w:rPr>
                <w:szCs w:val="20"/>
                <w:lang w:val="hr"/>
              </w:rPr>
              <w:t>. Robot bi trebao krenuti naprijed na sekundu i stati.</w:t>
            </w:r>
            <w:r w:rsidRPr="002B5CAB">
              <w:rPr>
                <w:szCs w:val="20"/>
                <w:lang w:val="hr"/>
              </w:rPr>
              <w:br/>
            </w:r>
          </w:p>
          <w:p w14:paraId="49274E76" w14:textId="0A16C6CA" w:rsidR="00C628CE" w:rsidRPr="002B5CAB" w:rsidRDefault="005155BA" w:rsidP="00B37BDE">
            <w:pPr>
              <w:rPr>
                <w:rFonts w:cs="Arial"/>
                <w:szCs w:val="20"/>
                <w:lang w:val="en-GB"/>
              </w:rPr>
            </w:pPr>
            <w:r w:rsidRPr="002B5CAB">
              <w:rPr>
                <w:szCs w:val="20"/>
                <w:lang w:val="hr"/>
              </w:rPr>
              <w:t>Pokušajte ovaj slijed - robot bi se trebao kretati kako je opisano u komentarima.</w:t>
            </w:r>
          </w:p>
          <w:p w14:paraId="7CB1FB64" w14:textId="16F52C6E" w:rsidR="005155BA" w:rsidRPr="002B5CAB" w:rsidRDefault="00CD3697" w:rsidP="00B37BDE">
            <w:pPr>
              <w:rPr>
                <w:rFonts w:cs="Arial"/>
                <w:szCs w:val="20"/>
                <w:lang w:val="en-GB"/>
              </w:rPr>
            </w:pPr>
            <w:r>
              <w:rPr>
                <w:rFonts w:cs="Arial"/>
                <w:szCs w:val="20"/>
                <w:lang w:val="en-GB"/>
              </w:rPr>
              <w:t>(</w:t>
            </w:r>
            <w:proofErr w:type="spellStart"/>
            <w:r>
              <w:rPr>
                <w:rFonts w:cs="Arial"/>
                <w:szCs w:val="20"/>
                <w:lang w:val="en-GB"/>
              </w:rPr>
              <w:t>naprijed</w:t>
            </w:r>
            <w:proofErr w:type="spellEnd"/>
            <w:r>
              <w:rPr>
                <w:rFonts w:cs="Arial"/>
                <w:szCs w:val="20"/>
                <w:lang w:val="en-GB"/>
              </w:rPr>
              <w:t xml:space="preserve"> 2 </w:t>
            </w:r>
            <w:proofErr w:type="spellStart"/>
            <w:r>
              <w:rPr>
                <w:rFonts w:cs="Arial"/>
                <w:szCs w:val="20"/>
                <w:lang w:val="en-GB"/>
              </w:rPr>
              <w:t>sekunde</w:t>
            </w:r>
            <w:proofErr w:type="spellEnd"/>
            <w:r>
              <w:rPr>
                <w:rFonts w:cs="Arial"/>
                <w:szCs w:val="20"/>
                <w:lang w:val="en-GB"/>
              </w:rPr>
              <w:t xml:space="preserve">, </w:t>
            </w:r>
            <w:proofErr w:type="spellStart"/>
            <w:r>
              <w:rPr>
                <w:rFonts w:cs="Arial"/>
                <w:szCs w:val="20"/>
                <w:lang w:val="en-GB"/>
              </w:rPr>
              <w:t>nazad</w:t>
            </w:r>
            <w:proofErr w:type="spellEnd"/>
            <w:r>
              <w:rPr>
                <w:rFonts w:cs="Arial"/>
                <w:szCs w:val="20"/>
                <w:lang w:val="en-GB"/>
              </w:rPr>
              <w:t xml:space="preserve"> 2 </w:t>
            </w:r>
            <w:proofErr w:type="spellStart"/>
            <w:r>
              <w:rPr>
                <w:rFonts w:cs="Arial"/>
                <w:szCs w:val="20"/>
                <w:lang w:val="en-GB"/>
              </w:rPr>
              <w:t>sekunde</w:t>
            </w:r>
            <w:proofErr w:type="spellEnd"/>
            <w:r>
              <w:rPr>
                <w:rFonts w:cs="Arial"/>
                <w:szCs w:val="20"/>
                <w:lang w:val="en-GB"/>
              </w:rPr>
              <w:t xml:space="preserve">, </w:t>
            </w:r>
            <w:proofErr w:type="spellStart"/>
            <w:r>
              <w:rPr>
                <w:rFonts w:cs="Arial"/>
                <w:szCs w:val="20"/>
                <w:lang w:val="en-GB"/>
              </w:rPr>
              <w:t>rotacija</w:t>
            </w:r>
            <w:proofErr w:type="spellEnd"/>
            <w:r>
              <w:rPr>
                <w:rFonts w:cs="Arial"/>
                <w:szCs w:val="20"/>
                <w:lang w:val="en-GB"/>
              </w:rPr>
              <w:t xml:space="preserve"> u </w:t>
            </w:r>
            <w:proofErr w:type="spellStart"/>
            <w:r>
              <w:rPr>
                <w:rFonts w:cs="Arial"/>
                <w:szCs w:val="20"/>
                <w:lang w:val="en-GB"/>
              </w:rPr>
              <w:t>smjeru</w:t>
            </w:r>
            <w:proofErr w:type="spellEnd"/>
            <w:r>
              <w:rPr>
                <w:rFonts w:cs="Arial"/>
                <w:szCs w:val="20"/>
                <w:lang w:val="en-GB"/>
              </w:rPr>
              <w:t xml:space="preserve"> </w:t>
            </w:r>
            <w:proofErr w:type="spellStart"/>
            <w:r>
              <w:rPr>
                <w:rFonts w:cs="Arial"/>
                <w:szCs w:val="20"/>
                <w:lang w:val="en-GB"/>
              </w:rPr>
              <w:t>obrnutom</w:t>
            </w:r>
            <w:proofErr w:type="spellEnd"/>
            <w:r>
              <w:rPr>
                <w:rFonts w:cs="Arial"/>
                <w:szCs w:val="20"/>
                <w:lang w:val="en-GB"/>
              </w:rPr>
              <w:t xml:space="preserve"> </w:t>
            </w:r>
            <w:proofErr w:type="spellStart"/>
            <w:r>
              <w:rPr>
                <w:rFonts w:cs="Arial"/>
                <w:szCs w:val="20"/>
                <w:lang w:val="en-GB"/>
              </w:rPr>
              <w:t>od</w:t>
            </w:r>
            <w:proofErr w:type="spellEnd"/>
            <w:r>
              <w:rPr>
                <w:rFonts w:cs="Arial"/>
                <w:szCs w:val="20"/>
                <w:lang w:val="en-GB"/>
              </w:rPr>
              <w:t xml:space="preserve"> </w:t>
            </w:r>
            <w:proofErr w:type="spellStart"/>
            <w:r>
              <w:rPr>
                <w:rFonts w:cs="Arial"/>
                <w:szCs w:val="20"/>
                <w:lang w:val="en-GB"/>
              </w:rPr>
              <w:t>kazaljke</w:t>
            </w:r>
            <w:proofErr w:type="spellEnd"/>
            <w:r>
              <w:rPr>
                <w:rFonts w:cs="Arial"/>
                <w:szCs w:val="20"/>
                <w:lang w:val="en-GB"/>
              </w:rPr>
              <w:t xml:space="preserve"> 2 </w:t>
            </w:r>
            <w:proofErr w:type="spellStart"/>
            <w:r>
              <w:rPr>
                <w:rFonts w:cs="Arial"/>
                <w:szCs w:val="20"/>
                <w:lang w:val="en-GB"/>
              </w:rPr>
              <w:t>sekunde</w:t>
            </w:r>
            <w:proofErr w:type="spellEnd"/>
            <w:r>
              <w:rPr>
                <w:rFonts w:cs="Arial"/>
                <w:szCs w:val="20"/>
                <w:lang w:val="en-GB"/>
              </w:rPr>
              <w:t xml:space="preserve"> </w:t>
            </w:r>
            <w:proofErr w:type="spellStart"/>
            <w:r>
              <w:rPr>
                <w:rFonts w:cs="Arial"/>
                <w:szCs w:val="20"/>
                <w:lang w:val="en-GB"/>
              </w:rPr>
              <w:t>i</w:t>
            </w:r>
            <w:proofErr w:type="spellEnd"/>
            <w:r>
              <w:rPr>
                <w:rFonts w:cs="Arial"/>
                <w:szCs w:val="20"/>
                <w:lang w:val="en-GB"/>
              </w:rPr>
              <w:t xml:space="preserve"> </w:t>
            </w:r>
            <w:proofErr w:type="spellStart"/>
            <w:r>
              <w:rPr>
                <w:rFonts w:cs="Arial"/>
                <w:szCs w:val="20"/>
                <w:lang w:val="en-GB"/>
              </w:rPr>
              <w:t>rotacija</w:t>
            </w:r>
            <w:proofErr w:type="spellEnd"/>
            <w:r>
              <w:rPr>
                <w:rFonts w:cs="Arial"/>
                <w:szCs w:val="20"/>
                <w:lang w:val="en-GB"/>
              </w:rPr>
              <w:t xml:space="preserve"> u </w:t>
            </w:r>
            <w:proofErr w:type="spellStart"/>
            <w:r>
              <w:rPr>
                <w:rFonts w:cs="Arial"/>
                <w:szCs w:val="20"/>
                <w:lang w:val="en-GB"/>
              </w:rPr>
              <w:t>smjeru</w:t>
            </w:r>
            <w:proofErr w:type="spellEnd"/>
            <w:r>
              <w:rPr>
                <w:rFonts w:cs="Arial"/>
                <w:szCs w:val="20"/>
                <w:lang w:val="en-GB"/>
              </w:rPr>
              <w:t xml:space="preserve"> </w:t>
            </w:r>
            <w:proofErr w:type="spellStart"/>
            <w:r>
              <w:rPr>
                <w:rFonts w:cs="Arial"/>
                <w:szCs w:val="20"/>
                <w:lang w:val="en-GB"/>
              </w:rPr>
              <w:t>kazaljke</w:t>
            </w:r>
            <w:proofErr w:type="spellEnd"/>
            <w:r>
              <w:rPr>
                <w:rFonts w:cs="Arial"/>
                <w:szCs w:val="20"/>
                <w:lang w:val="en-GB"/>
              </w:rPr>
              <w:t xml:space="preserve"> 2 </w:t>
            </w:r>
            <w:proofErr w:type="spellStart"/>
            <w:r>
              <w:rPr>
                <w:rFonts w:cs="Arial"/>
                <w:szCs w:val="20"/>
                <w:lang w:val="en-GB"/>
              </w:rPr>
              <w:t>sekunde</w:t>
            </w:r>
            <w:proofErr w:type="spellEnd"/>
            <w:r>
              <w:rPr>
                <w:rFonts w:cs="Arial"/>
                <w:szCs w:val="20"/>
                <w:lang w:val="en-GB"/>
              </w:rPr>
              <w:t xml:space="preserve"> </w:t>
            </w:r>
            <w:proofErr w:type="spellStart"/>
            <w:r>
              <w:rPr>
                <w:rFonts w:cs="Arial"/>
                <w:szCs w:val="20"/>
                <w:lang w:val="en-GB"/>
              </w:rPr>
              <w:t>nakon</w:t>
            </w:r>
            <w:proofErr w:type="spellEnd"/>
            <w:r>
              <w:rPr>
                <w:rFonts w:cs="Arial"/>
                <w:szCs w:val="20"/>
                <w:lang w:val="en-GB"/>
              </w:rPr>
              <w:t xml:space="preserve"> </w:t>
            </w:r>
            <w:proofErr w:type="spellStart"/>
            <w:r>
              <w:rPr>
                <w:rFonts w:cs="Arial"/>
                <w:szCs w:val="20"/>
                <w:lang w:val="en-GB"/>
              </w:rPr>
              <w:t>čega</w:t>
            </w:r>
            <w:proofErr w:type="spellEnd"/>
            <w:r>
              <w:rPr>
                <w:rFonts w:cs="Arial"/>
                <w:szCs w:val="20"/>
                <w:lang w:val="en-GB"/>
              </w:rPr>
              <w:t xml:space="preserve"> se robot </w:t>
            </w:r>
            <w:proofErr w:type="spellStart"/>
            <w:r>
              <w:rPr>
                <w:rFonts w:cs="Arial"/>
                <w:szCs w:val="20"/>
                <w:lang w:val="en-GB"/>
              </w:rPr>
              <w:t>zaustavi</w:t>
            </w:r>
            <w:proofErr w:type="spellEnd"/>
            <w:r>
              <w:rPr>
                <w:rFonts w:cs="Arial"/>
                <w:szCs w:val="20"/>
                <w:lang w:val="en-GB"/>
              </w:rPr>
              <w:t>)</w:t>
            </w:r>
          </w:p>
          <w:p w14:paraId="2C738CBE" w14:textId="5CB24221" w:rsidR="005155BA" w:rsidRPr="002B5CAB" w:rsidRDefault="00C872A4" w:rsidP="00B37BDE">
            <w:pPr>
              <w:rPr>
                <w:rFonts w:cs="Arial"/>
                <w:szCs w:val="20"/>
                <w:lang w:val="en-GB"/>
              </w:rPr>
            </w:pPr>
            <w:r>
              <w:rPr>
                <w:rFonts w:cs="Arial"/>
                <w:noProof/>
                <w:szCs w:val="20"/>
                <w:lang w:val="en-GB"/>
              </w:rPr>
              <w:drawing>
                <wp:inline distT="0" distB="0" distL="0" distR="0" wp14:anchorId="3D9FD4D0" wp14:editId="12D338A9">
                  <wp:extent cx="5059679" cy="2529840"/>
                  <wp:effectExtent l="0" t="0" r="8255" b="3810"/>
                  <wp:docPr id="26" name="Slika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Slika 26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77980" cy="25389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1900D60" w14:textId="2E5DDA5E" w:rsidR="005155BA" w:rsidRPr="002B5CAB" w:rsidRDefault="005155BA" w:rsidP="00B37BDE">
            <w:pPr>
              <w:rPr>
                <w:rFonts w:cs="Arial"/>
                <w:szCs w:val="20"/>
                <w:lang w:val="en-GB"/>
              </w:rPr>
            </w:pPr>
          </w:p>
          <w:p w14:paraId="0C00A62B" w14:textId="247C8712" w:rsidR="005155BA" w:rsidRPr="002B5CAB" w:rsidRDefault="005155BA" w:rsidP="005155BA">
            <w:pPr>
              <w:spacing w:after="160" w:line="259" w:lineRule="auto"/>
              <w:jc w:val="left"/>
              <w:rPr>
                <w:rFonts w:cs="Arial"/>
                <w:szCs w:val="20"/>
                <w:lang w:val="en-GB"/>
              </w:rPr>
            </w:pPr>
            <w:r w:rsidRPr="002B5CAB">
              <w:rPr>
                <w:szCs w:val="20"/>
                <w:lang w:val="hr"/>
              </w:rPr>
              <w:t xml:space="preserve">Kliknite na </w:t>
            </w:r>
            <w:proofErr w:type="spellStart"/>
            <w:r w:rsidR="00CD3697" w:rsidRPr="00CD3697">
              <w:rPr>
                <w:b/>
                <w:bCs/>
                <w:i/>
                <w:iCs/>
                <w:szCs w:val="20"/>
                <w:lang w:val="hr"/>
              </w:rPr>
              <w:t>U</w:t>
            </w:r>
            <w:r w:rsidRPr="00CD3697">
              <w:rPr>
                <w:b/>
                <w:bCs/>
                <w:i/>
                <w:iCs/>
                <w:szCs w:val="20"/>
                <w:lang w:val="hr"/>
              </w:rPr>
              <w:t>pload</w:t>
            </w:r>
            <w:proofErr w:type="spellEnd"/>
            <w:r w:rsidRPr="002B5CAB">
              <w:rPr>
                <w:szCs w:val="20"/>
                <w:lang w:val="hr"/>
              </w:rPr>
              <w:t>. Robot bi se trebao kretati kako je opisano u komentarima (žuti blokovi).</w:t>
            </w:r>
          </w:p>
          <w:p w14:paraId="3EE8A4D1" w14:textId="7F277190" w:rsidR="007412EE" w:rsidRPr="002B5CAB" w:rsidRDefault="007412EE" w:rsidP="005155BA">
            <w:pPr>
              <w:spacing w:after="160" w:line="259" w:lineRule="auto"/>
              <w:jc w:val="left"/>
              <w:rPr>
                <w:rFonts w:cs="Arial"/>
                <w:szCs w:val="20"/>
                <w:lang w:val="en-GB"/>
              </w:rPr>
            </w:pPr>
            <w:r w:rsidRPr="002B5CAB">
              <w:rPr>
                <w:szCs w:val="20"/>
                <w:lang w:val="hr"/>
              </w:rPr>
              <w:t>Isprobajte različite brzine kako bi vaš robot išao brže ili sporije.</w:t>
            </w:r>
          </w:p>
          <w:p w14:paraId="618F0E5B" w14:textId="77777777" w:rsidR="005155BA" w:rsidRPr="002B5CAB" w:rsidRDefault="005155BA" w:rsidP="00B37BDE">
            <w:pPr>
              <w:rPr>
                <w:rFonts w:cs="Arial"/>
                <w:szCs w:val="20"/>
                <w:lang w:val="en-GB"/>
              </w:rPr>
            </w:pPr>
          </w:p>
          <w:p w14:paraId="26EC9461" w14:textId="77777777" w:rsidR="00C628CE" w:rsidRPr="002B5CAB" w:rsidRDefault="00C628CE" w:rsidP="00B37BDE">
            <w:pPr>
              <w:rPr>
                <w:rFonts w:cs="Arial"/>
                <w:szCs w:val="20"/>
                <w:lang w:val="en-GB"/>
              </w:rPr>
            </w:pPr>
          </w:p>
          <w:p w14:paraId="3F9B8E3C" w14:textId="02E0654B" w:rsidR="004D47EF" w:rsidRPr="002B5CAB" w:rsidRDefault="004D47EF" w:rsidP="00B37BDE">
            <w:pPr>
              <w:rPr>
                <w:noProof/>
                <w:lang w:val="en-GB"/>
              </w:rPr>
            </w:pPr>
            <w:r w:rsidRPr="002B5CAB">
              <w:rPr>
                <w:szCs w:val="20"/>
                <w:lang w:val="hr"/>
              </w:rPr>
              <w:t xml:space="preserve">Korak 2: </w:t>
            </w:r>
            <w:r w:rsidR="00B37BDE" w:rsidRPr="002B5CAB">
              <w:rPr>
                <w:noProof/>
                <w:lang w:val="hr"/>
              </w:rPr>
              <w:t xml:space="preserve">Otvorite proširenja i odaberite </w:t>
            </w:r>
            <w:r w:rsidR="00CD3697" w:rsidRPr="00CD3697">
              <w:rPr>
                <w:b/>
                <w:bCs/>
                <w:i/>
                <w:iCs/>
                <w:noProof/>
                <w:lang w:val="hr"/>
              </w:rPr>
              <w:t>Board</w:t>
            </w:r>
            <w:r w:rsidR="00CD3697">
              <w:rPr>
                <w:noProof/>
                <w:lang w:val="hr"/>
              </w:rPr>
              <w:t xml:space="preserve"> (</w:t>
            </w:r>
            <w:r w:rsidR="00B37BDE" w:rsidRPr="002B5CAB">
              <w:rPr>
                <w:noProof/>
                <w:lang w:val="hr"/>
              </w:rPr>
              <w:t>ploču</w:t>
            </w:r>
            <w:r w:rsidR="00CD3697">
              <w:rPr>
                <w:noProof/>
                <w:lang w:val="hr"/>
              </w:rPr>
              <w:t>)</w:t>
            </w:r>
            <w:r w:rsidR="00B37BDE" w:rsidRPr="002B5CAB">
              <w:rPr>
                <w:noProof/>
                <w:lang w:val="hr"/>
              </w:rPr>
              <w:t xml:space="preserve"> - Arduino UNO</w:t>
            </w:r>
          </w:p>
          <w:p w14:paraId="6984501A" w14:textId="710ACB7B" w:rsidR="003F541A" w:rsidRPr="002B5CAB" w:rsidRDefault="00220CC1" w:rsidP="009D5D72">
            <w:pPr>
              <w:jc w:val="left"/>
              <w:rPr>
                <w:rFonts w:cs="Arial"/>
                <w:szCs w:val="20"/>
                <w:lang w:val="en-GB"/>
              </w:rPr>
            </w:pPr>
            <w:r>
              <w:rPr>
                <w:rFonts w:cs="Arial"/>
                <w:noProof/>
                <w:szCs w:val="20"/>
                <w:lang w:val="en-GB"/>
              </w:rPr>
              <w:drawing>
                <wp:inline distT="0" distB="0" distL="0" distR="0" wp14:anchorId="462D2B6A" wp14:editId="3DE1EDFA">
                  <wp:extent cx="4041648" cy="2293089"/>
                  <wp:effectExtent l="0" t="0" r="0" b="0"/>
                  <wp:docPr id="28" name="Slika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Slika 28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51501" cy="22986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CFEB7C3" w14:textId="0180B5D1" w:rsidR="00B37BDE" w:rsidRPr="002B5CAB" w:rsidRDefault="004D47EF" w:rsidP="00B37BDE">
            <w:pPr>
              <w:rPr>
                <w:noProof/>
                <w:lang w:val="en-GB"/>
              </w:rPr>
            </w:pPr>
            <w:r w:rsidRPr="002B5CAB">
              <w:rPr>
                <w:szCs w:val="20"/>
                <w:lang w:val="hr"/>
              </w:rPr>
              <w:t xml:space="preserve">Korak 3: </w:t>
            </w:r>
            <w:r w:rsidR="00B37BDE" w:rsidRPr="002B5CAB">
              <w:rPr>
                <w:noProof/>
                <w:lang w:val="hr"/>
              </w:rPr>
              <w:t xml:space="preserve">Prijeđite na karticu </w:t>
            </w:r>
            <w:r w:rsidR="00CD3697" w:rsidRPr="00CD3697">
              <w:rPr>
                <w:b/>
                <w:bCs/>
                <w:i/>
                <w:iCs/>
                <w:noProof/>
                <w:lang w:val="hr"/>
              </w:rPr>
              <w:t>S</w:t>
            </w:r>
            <w:r w:rsidR="00B37BDE" w:rsidRPr="00CD3697">
              <w:rPr>
                <w:b/>
                <w:bCs/>
                <w:i/>
                <w:iCs/>
                <w:noProof/>
                <w:lang w:val="hr"/>
              </w:rPr>
              <w:t>en</w:t>
            </w:r>
            <w:r w:rsidR="00CD3697" w:rsidRPr="00CD3697">
              <w:rPr>
                <w:b/>
                <w:bCs/>
                <w:i/>
                <w:iCs/>
                <w:noProof/>
                <w:lang w:val="hr"/>
              </w:rPr>
              <w:t>s</w:t>
            </w:r>
            <w:r w:rsidR="00B37BDE" w:rsidRPr="00CD3697">
              <w:rPr>
                <w:b/>
                <w:bCs/>
                <w:i/>
                <w:iCs/>
                <w:noProof/>
                <w:lang w:val="hr"/>
              </w:rPr>
              <w:t>or</w:t>
            </w:r>
            <w:r w:rsidR="00B37BDE" w:rsidRPr="002B5CAB">
              <w:rPr>
                <w:noProof/>
                <w:lang w:val="hr"/>
              </w:rPr>
              <w:t xml:space="preserve"> i odaberite senzor - HUSKYLENS AI kamera </w:t>
            </w:r>
          </w:p>
          <w:p w14:paraId="59288D9A" w14:textId="120F600C" w:rsidR="00472150" w:rsidRPr="002B5CAB" w:rsidRDefault="00220CC1" w:rsidP="009D5D72">
            <w:pPr>
              <w:jc w:val="left"/>
              <w:rPr>
                <w:rFonts w:cs="Arial"/>
                <w:szCs w:val="20"/>
                <w:lang w:val="en-GB"/>
              </w:rPr>
            </w:pPr>
            <w:r>
              <w:rPr>
                <w:rFonts w:cs="Arial"/>
                <w:noProof/>
                <w:szCs w:val="20"/>
                <w:lang w:val="en-GB"/>
              </w:rPr>
              <w:lastRenderedPageBreak/>
              <w:drawing>
                <wp:inline distT="0" distB="0" distL="0" distR="0" wp14:anchorId="72E461A1" wp14:editId="47BA46F1">
                  <wp:extent cx="2950464" cy="2064781"/>
                  <wp:effectExtent l="0" t="0" r="2540" b="0"/>
                  <wp:docPr id="30" name="Slika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Slika 30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5042" cy="20749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7C2AA1B" w14:textId="06BA6A43" w:rsidR="00B37BDE" w:rsidRPr="002B5CAB" w:rsidRDefault="004D47EF" w:rsidP="00B37BDE">
            <w:pPr>
              <w:rPr>
                <w:noProof/>
                <w:lang w:val="en-GB"/>
              </w:rPr>
            </w:pPr>
            <w:r w:rsidRPr="002B5CAB">
              <w:rPr>
                <w:szCs w:val="20"/>
                <w:lang w:val="hr"/>
              </w:rPr>
              <w:t xml:space="preserve">Korak 4: </w:t>
            </w:r>
            <w:r w:rsidR="00B37BDE" w:rsidRPr="002B5CAB">
              <w:rPr>
                <w:noProof/>
                <w:lang w:val="hr"/>
              </w:rPr>
              <w:t xml:space="preserve">Nakon odabira kliknite na </w:t>
            </w:r>
            <w:r w:rsidR="00B37BDE" w:rsidRPr="00CD3697">
              <w:rPr>
                <w:b/>
                <w:bCs/>
                <w:i/>
                <w:iCs/>
                <w:noProof/>
                <w:lang w:val="hr"/>
              </w:rPr>
              <w:t xml:space="preserve">&lt;- </w:t>
            </w:r>
            <w:r w:rsidR="00CD3697" w:rsidRPr="00CD3697">
              <w:rPr>
                <w:b/>
                <w:bCs/>
                <w:i/>
                <w:iCs/>
                <w:noProof/>
                <w:lang w:val="hr"/>
              </w:rPr>
              <w:t>Back</w:t>
            </w:r>
            <w:r w:rsidR="00CD3697">
              <w:rPr>
                <w:noProof/>
                <w:lang w:val="hr"/>
              </w:rPr>
              <w:t xml:space="preserve"> (</w:t>
            </w:r>
            <w:r w:rsidR="00B37BDE" w:rsidRPr="002B5CAB">
              <w:rPr>
                <w:noProof/>
                <w:lang w:val="hr"/>
              </w:rPr>
              <w:t>Natrag</w:t>
            </w:r>
            <w:r w:rsidR="00CD3697">
              <w:rPr>
                <w:noProof/>
                <w:lang w:val="hr"/>
              </w:rPr>
              <w:t>)</w:t>
            </w:r>
            <w:r w:rsidR="00B37BDE" w:rsidRPr="002B5CAB">
              <w:rPr>
                <w:noProof/>
                <w:lang w:val="hr"/>
              </w:rPr>
              <w:t xml:space="preserve"> i spremni ste za korištenje Arduino i Sen</w:t>
            </w:r>
            <w:r w:rsidR="00CD3697">
              <w:rPr>
                <w:noProof/>
                <w:lang w:val="hr"/>
              </w:rPr>
              <w:t>z</w:t>
            </w:r>
            <w:r w:rsidR="00B37BDE" w:rsidRPr="002B5CAB">
              <w:rPr>
                <w:noProof/>
                <w:lang w:val="hr"/>
              </w:rPr>
              <w:t xml:space="preserve">or blokova. Testirajmo </w:t>
            </w:r>
            <w:r w:rsidR="0041481D">
              <w:rPr>
                <w:noProof/>
                <w:lang w:val="hr"/>
              </w:rPr>
              <w:t xml:space="preserve">ga da vidimo </w:t>
            </w:r>
            <w:r w:rsidR="00B37BDE" w:rsidRPr="002B5CAB">
              <w:rPr>
                <w:noProof/>
                <w:lang w:val="hr"/>
              </w:rPr>
              <w:t>radi li. Prije toga morate spojiti uređaj. Uključite svoj Arduino UNO putem USB kabela i odaberite COM</w:t>
            </w:r>
            <w:r>
              <w:rPr>
                <w:lang w:val="hr"/>
              </w:rPr>
              <w:t xml:space="preserve"> </w:t>
            </w:r>
            <w:r w:rsidR="00B37BDE" w:rsidRPr="002B5CAB">
              <w:rPr>
                <w:noProof/>
                <w:lang w:val="hr"/>
              </w:rPr>
              <w:t>X-Uno (ili CH340)</w:t>
            </w:r>
            <w:r w:rsidR="00AB3445">
              <w:rPr>
                <w:noProof/>
                <w:lang w:val="hr"/>
              </w:rPr>
              <w:t xml:space="preserve"> ovisno o proizvođaču Arduina</w:t>
            </w:r>
            <w:r w:rsidR="00B37BDE" w:rsidRPr="002B5CAB">
              <w:rPr>
                <w:noProof/>
                <w:lang w:val="hr"/>
              </w:rPr>
              <w:t xml:space="preserve">. </w:t>
            </w:r>
          </w:p>
          <w:p w14:paraId="6B6CB295" w14:textId="75B02543" w:rsidR="004D47EF" w:rsidRPr="002B5CAB" w:rsidRDefault="00AB3445" w:rsidP="009D5D72">
            <w:pPr>
              <w:jc w:val="left"/>
              <w:rPr>
                <w:lang w:val="en-GB"/>
              </w:rPr>
            </w:pPr>
            <w:r>
              <w:rPr>
                <w:noProof/>
                <w:lang w:val="en-GB"/>
              </w:rPr>
              <w:drawing>
                <wp:inline distT="0" distB="0" distL="0" distR="0" wp14:anchorId="0192613F" wp14:editId="7BAEBECC">
                  <wp:extent cx="5388864" cy="1073020"/>
                  <wp:effectExtent l="0" t="0" r="2540" b="0"/>
                  <wp:docPr id="31" name="Slika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Slika 31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5807" cy="10763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1124E26" w14:textId="5AD6C471" w:rsidR="00D81579" w:rsidRPr="002B5CAB" w:rsidRDefault="00D81579" w:rsidP="009D5D72">
            <w:pPr>
              <w:jc w:val="left"/>
              <w:rPr>
                <w:rFonts w:cs="Arial"/>
                <w:szCs w:val="20"/>
                <w:lang w:val="en-GB"/>
              </w:rPr>
            </w:pPr>
          </w:p>
          <w:p w14:paraId="1AE1A7E6" w14:textId="4D9DD141" w:rsidR="00B37BDE" w:rsidRPr="002B5CAB" w:rsidRDefault="00B37BDE" w:rsidP="009D5D72">
            <w:pPr>
              <w:jc w:val="left"/>
              <w:rPr>
                <w:rFonts w:cs="Arial"/>
                <w:b/>
                <w:bCs/>
                <w:szCs w:val="20"/>
                <w:lang w:val="en-GB"/>
              </w:rPr>
            </w:pPr>
            <w:r w:rsidRPr="002B5CAB">
              <w:rPr>
                <w:b/>
                <w:szCs w:val="20"/>
                <w:lang w:val="hr"/>
              </w:rPr>
              <w:t>Osnovn</w:t>
            </w:r>
            <w:r w:rsidR="00CD3697">
              <w:rPr>
                <w:b/>
                <w:szCs w:val="20"/>
                <w:lang w:val="hr"/>
              </w:rPr>
              <w:t>e kretnje</w:t>
            </w:r>
          </w:p>
          <w:p w14:paraId="3C265AC2" w14:textId="77777777" w:rsidR="00B37BDE" w:rsidRDefault="00B37BDE" w:rsidP="00B37BDE">
            <w:pPr>
              <w:jc w:val="left"/>
              <w:rPr>
                <w:rFonts w:asciiTheme="minorHAnsi" w:hAnsiTheme="minorHAnsi" w:cstheme="minorHAnsi"/>
                <w:szCs w:val="20"/>
                <w:lang w:val="hr"/>
              </w:rPr>
            </w:pPr>
            <w:r w:rsidRPr="00CD3697">
              <w:rPr>
                <w:rFonts w:asciiTheme="minorHAnsi" w:hAnsiTheme="minorHAnsi" w:cstheme="minorHAnsi"/>
                <w:szCs w:val="20"/>
                <w:lang w:val="hr"/>
              </w:rPr>
              <w:t xml:space="preserve">Sjećate li se ove tablice iz scenarija uvođenja hardvera?  </w:t>
            </w:r>
          </w:p>
          <w:p w14:paraId="619776D0" w14:textId="77777777" w:rsidR="00910B3F" w:rsidRPr="00CD3697" w:rsidRDefault="00910B3F" w:rsidP="00B37BDE">
            <w:pPr>
              <w:jc w:val="left"/>
              <w:rPr>
                <w:rFonts w:asciiTheme="minorHAnsi" w:hAnsiTheme="minorHAnsi" w:cstheme="minorHAnsi"/>
                <w:szCs w:val="20"/>
                <w:lang w:val="en-GB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2011"/>
              <w:gridCol w:w="1701"/>
              <w:gridCol w:w="1701"/>
            </w:tblGrid>
            <w:tr w:rsidR="00B37BDE" w:rsidRPr="00CD3697" w14:paraId="74793370" w14:textId="77777777" w:rsidTr="00910B3F">
              <w:tc>
                <w:tcPr>
                  <w:tcW w:w="2011" w:type="dxa"/>
                  <w:shd w:val="clear" w:color="auto" w:fill="E7E6E6" w:themeFill="background2"/>
                </w:tcPr>
                <w:p w14:paraId="26748FA2" w14:textId="77777777" w:rsidR="00B37BDE" w:rsidRPr="00CD3697" w:rsidRDefault="00B37BDE" w:rsidP="00B37BDE">
                  <w:pPr>
                    <w:jc w:val="left"/>
                    <w:rPr>
                      <w:rFonts w:asciiTheme="minorHAnsi" w:hAnsiTheme="minorHAnsi" w:cstheme="minorHAnsi"/>
                      <w:b/>
                      <w:bCs/>
                      <w:szCs w:val="20"/>
                      <w:lang w:val="en-GB"/>
                    </w:rPr>
                  </w:pPr>
                  <w:r w:rsidRPr="00CD3697">
                    <w:rPr>
                      <w:rFonts w:asciiTheme="minorHAnsi" w:hAnsiTheme="minorHAnsi" w:cstheme="minorHAnsi"/>
                      <w:b/>
                      <w:szCs w:val="20"/>
                      <w:lang w:val="hr"/>
                    </w:rPr>
                    <w:t>Funkcija</w:t>
                  </w:r>
                </w:p>
              </w:tc>
              <w:tc>
                <w:tcPr>
                  <w:tcW w:w="1701" w:type="dxa"/>
                  <w:shd w:val="clear" w:color="auto" w:fill="E7E6E6" w:themeFill="background2"/>
                </w:tcPr>
                <w:p w14:paraId="60B6F472" w14:textId="2D7BD951" w:rsidR="00B37BDE" w:rsidRPr="00CD3697" w:rsidRDefault="00943730" w:rsidP="00B37BDE">
                  <w:pPr>
                    <w:jc w:val="left"/>
                    <w:rPr>
                      <w:rFonts w:asciiTheme="minorHAnsi" w:hAnsiTheme="minorHAnsi" w:cstheme="minorHAnsi"/>
                      <w:b/>
                      <w:bCs/>
                      <w:szCs w:val="20"/>
                      <w:lang w:val="en-GB"/>
                    </w:rPr>
                  </w:pPr>
                  <w:r w:rsidRPr="00CD3697">
                    <w:rPr>
                      <w:rFonts w:asciiTheme="minorHAnsi" w:hAnsiTheme="minorHAnsi" w:cstheme="minorHAnsi"/>
                      <w:b/>
                      <w:szCs w:val="20"/>
                      <w:lang w:val="hr"/>
                    </w:rPr>
                    <w:t>Motor A</w:t>
                  </w:r>
                  <w:r w:rsidR="00B37BDE" w:rsidRPr="00CD3697">
                    <w:rPr>
                      <w:rFonts w:asciiTheme="minorHAnsi" w:hAnsiTheme="minorHAnsi" w:cstheme="minorHAnsi"/>
                      <w:b/>
                      <w:szCs w:val="20"/>
                      <w:lang w:val="hr"/>
                    </w:rPr>
                    <w:tab/>
                  </w:r>
                </w:p>
              </w:tc>
              <w:tc>
                <w:tcPr>
                  <w:tcW w:w="1701" w:type="dxa"/>
                  <w:shd w:val="clear" w:color="auto" w:fill="E7E6E6" w:themeFill="background2"/>
                </w:tcPr>
                <w:p w14:paraId="65CC94E6" w14:textId="0F246B0D" w:rsidR="00B37BDE" w:rsidRPr="00CD3697" w:rsidRDefault="00943730" w:rsidP="00B37BDE">
                  <w:pPr>
                    <w:jc w:val="left"/>
                    <w:rPr>
                      <w:rFonts w:asciiTheme="minorHAnsi" w:hAnsiTheme="minorHAnsi" w:cstheme="minorHAnsi"/>
                      <w:b/>
                      <w:bCs/>
                      <w:szCs w:val="20"/>
                      <w:lang w:val="en-GB"/>
                    </w:rPr>
                  </w:pPr>
                  <w:r w:rsidRPr="00CD3697">
                    <w:rPr>
                      <w:rFonts w:asciiTheme="minorHAnsi" w:hAnsiTheme="minorHAnsi" w:cstheme="minorHAnsi"/>
                      <w:b/>
                      <w:szCs w:val="20"/>
                      <w:lang w:val="hr"/>
                    </w:rPr>
                    <w:t>Motor B</w:t>
                  </w:r>
                </w:p>
              </w:tc>
            </w:tr>
            <w:tr w:rsidR="00B37BDE" w:rsidRPr="00CD3697" w14:paraId="16222E04" w14:textId="77777777" w:rsidTr="00910B3F">
              <w:tc>
                <w:tcPr>
                  <w:tcW w:w="2011" w:type="dxa"/>
                </w:tcPr>
                <w:p w14:paraId="68B74180" w14:textId="77777777" w:rsidR="00B37BDE" w:rsidRPr="00CD3697" w:rsidRDefault="00B37BDE" w:rsidP="00B37BDE">
                  <w:pPr>
                    <w:jc w:val="left"/>
                    <w:rPr>
                      <w:rFonts w:asciiTheme="minorHAnsi" w:hAnsiTheme="minorHAnsi" w:cstheme="minorHAnsi"/>
                      <w:szCs w:val="20"/>
                      <w:lang w:val="en-GB"/>
                    </w:rPr>
                  </w:pPr>
                  <w:r w:rsidRPr="00CD3697">
                    <w:rPr>
                      <w:rFonts w:asciiTheme="minorHAnsi" w:hAnsiTheme="minorHAnsi" w:cstheme="minorHAnsi"/>
                      <w:szCs w:val="20"/>
                      <w:lang w:val="hr"/>
                    </w:rPr>
                    <w:t>Smjer</w:t>
                  </w:r>
                </w:p>
              </w:tc>
              <w:tc>
                <w:tcPr>
                  <w:tcW w:w="1701" w:type="dxa"/>
                </w:tcPr>
                <w:p w14:paraId="5958C867" w14:textId="74BB3AAE" w:rsidR="00B37BDE" w:rsidRPr="00CD3697" w:rsidRDefault="00B37BDE" w:rsidP="00B37BDE">
                  <w:pPr>
                    <w:jc w:val="left"/>
                    <w:rPr>
                      <w:rFonts w:asciiTheme="minorHAnsi" w:hAnsiTheme="minorHAnsi" w:cstheme="minorHAnsi"/>
                      <w:szCs w:val="20"/>
                      <w:lang w:val="en-GB"/>
                    </w:rPr>
                  </w:pPr>
                  <w:r w:rsidRPr="00CD3697">
                    <w:rPr>
                      <w:rFonts w:asciiTheme="minorHAnsi" w:hAnsiTheme="minorHAnsi" w:cstheme="minorHAnsi"/>
                      <w:szCs w:val="20"/>
                      <w:lang w:val="hr"/>
                    </w:rPr>
                    <w:t xml:space="preserve">Digitalni </w:t>
                  </w:r>
                  <w:r w:rsidR="00CD3697">
                    <w:rPr>
                      <w:rFonts w:asciiTheme="minorHAnsi" w:hAnsiTheme="minorHAnsi" w:cstheme="minorHAnsi"/>
                      <w:szCs w:val="20"/>
                      <w:lang w:val="hr"/>
                    </w:rPr>
                    <w:t xml:space="preserve">pin </w:t>
                  </w:r>
                  <w:r w:rsidRPr="00CD3697">
                    <w:rPr>
                      <w:rFonts w:asciiTheme="minorHAnsi" w:hAnsiTheme="minorHAnsi" w:cstheme="minorHAnsi"/>
                      <w:szCs w:val="20"/>
                      <w:lang w:val="hr"/>
                    </w:rPr>
                    <w:t>12</w:t>
                  </w:r>
                </w:p>
              </w:tc>
              <w:tc>
                <w:tcPr>
                  <w:tcW w:w="1701" w:type="dxa"/>
                </w:tcPr>
                <w:p w14:paraId="3E0D0FC1" w14:textId="2058F846" w:rsidR="00B37BDE" w:rsidRPr="00CD3697" w:rsidRDefault="00B37BDE" w:rsidP="00B37BDE">
                  <w:pPr>
                    <w:jc w:val="left"/>
                    <w:rPr>
                      <w:rFonts w:asciiTheme="minorHAnsi" w:hAnsiTheme="minorHAnsi" w:cstheme="minorHAnsi"/>
                      <w:szCs w:val="20"/>
                      <w:lang w:val="en-GB"/>
                    </w:rPr>
                  </w:pPr>
                  <w:r w:rsidRPr="00CD3697">
                    <w:rPr>
                      <w:rFonts w:asciiTheme="minorHAnsi" w:hAnsiTheme="minorHAnsi" w:cstheme="minorHAnsi"/>
                      <w:szCs w:val="20"/>
                      <w:lang w:val="hr"/>
                    </w:rPr>
                    <w:t xml:space="preserve">Digitalni </w:t>
                  </w:r>
                  <w:r w:rsidR="00CD3697">
                    <w:rPr>
                      <w:rFonts w:asciiTheme="minorHAnsi" w:hAnsiTheme="minorHAnsi" w:cstheme="minorHAnsi"/>
                      <w:szCs w:val="20"/>
                      <w:lang w:val="hr"/>
                    </w:rPr>
                    <w:t xml:space="preserve">pin </w:t>
                  </w:r>
                  <w:r w:rsidRPr="00CD3697">
                    <w:rPr>
                      <w:rFonts w:asciiTheme="minorHAnsi" w:hAnsiTheme="minorHAnsi" w:cstheme="minorHAnsi"/>
                      <w:szCs w:val="20"/>
                      <w:lang w:val="hr"/>
                    </w:rPr>
                    <w:t>13</w:t>
                  </w:r>
                </w:p>
              </w:tc>
            </w:tr>
            <w:tr w:rsidR="00B37BDE" w:rsidRPr="00CD3697" w14:paraId="27F42608" w14:textId="77777777" w:rsidTr="00910B3F">
              <w:tc>
                <w:tcPr>
                  <w:tcW w:w="2011" w:type="dxa"/>
                </w:tcPr>
                <w:p w14:paraId="384C0D32" w14:textId="77777777" w:rsidR="00B37BDE" w:rsidRPr="00CD3697" w:rsidRDefault="00B37BDE" w:rsidP="00B37BDE">
                  <w:pPr>
                    <w:jc w:val="left"/>
                    <w:rPr>
                      <w:rFonts w:asciiTheme="minorHAnsi" w:hAnsiTheme="minorHAnsi" w:cstheme="minorHAnsi"/>
                      <w:szCs w:val="20"/>
                      <w:lang w:val="en-GB"/>
                    </w:rPr>
                  </w:pPr>
                  <w:r w:rsidRPr="00CD3697">
                    <w:rPr>
                      <w:rFonts w:asciiTheme="minorHAnsi" w:hAnsiTheme="minorHAnsi" w:cstheme="minorHAnsi"/>
                      <w:szCs w:val="20"/>
                      <w:lang w:val="hr"/>
                    </w:rPr>
                    <w:t>Brzina (PWM)</w:t>
                  </w:r>
                </w:p>
              </w:tc>
              <w:tc>
                <w:tcPr>
                  <w:tcW w:w="1701" w:type="dxa"/>
                </w:tcPr>
                <w:p w14:paraId="58A3046A" w14:textId="76EABD80" w:rsidR="00B37BDE" w:rsidRPr="00CD3697" w:rsidRDefault="00B37BDE" w:rsidP="00B37BDE">
                  <w:pPr>
                    <w:jc w:val="left"/>
                    <w:rPr>
                      <w:rFonts w:asciiTheme="minorHAnsi" w:hAnsiTheme="minorHAnsi" w:cstheme="minorHAnsi"/>
                      <w:szCs w:val="20"/>
                      <w:lang w:val="en-GB"/>
                    </w:rPr>
                  </w:pPr>
                  <w:r w:rsidRPr="00CD3697">
                    <w:rPr>
                      <w:rFonts w:asciiTheme="minorHAnsi" w:hAnsiTheme="minorHAnsi" w:cstheme="minorHAnsi"/>
                      <w:szCs w:val="20"/>
                      <w:lang w:val="hr"/>
                    </w:rPr>
                    <w:t xml:space="preserve">Digitalni </w:t>
                  </w:r>
                  <w:r w:rsidR="00CD3697">
                    <w:rPr>
                      <w:rFonts w:asciiTheme="minorHAnsi" w:hAnsiTheme="minorHAnsi" w:cstheme="minorHAnsi"/>
                      <w:szCs w:val="20"/>
                      <w:lang w:val="hr"/>
                    </w:rPr>
                    <w:t xml:space="preserve">pin </w:t>
                  </w:r>
                  <w:r w:rsidRPr="00CD3697">
                    <w:rPr>
                      <w:rFonts w:asciiTheme="minorHAnsi" w:hAnsiTheme="minorHAnsi" w:cstheme="minorHAnsi"/>
                      <w:szCs w:val="20"/>
                      <w:lang w:val="hr"/>
                    </w:rPr>
                    <w:t>3</w:t>
                  </w:r>
                </w:p>
              </w:tc>
              <w:tc>
                <w:tcPr>
                  <w:tcW w:w="1701" w:type="dxa"/>
                </w:tcPr>
                <w:p w14:paraId="00ED3AC4" w14:textId="5CAA18D7" w:rsidR="00B37BDE" w:rsidRPr="00CD3697" w:rsidRDefault="00B37BDE" w:rsidP="00B37BDE">
                  <w:pPr>
                    <w:jc w:val="left"/>
                    <w:rPr>
                      <w:rFonts w:asciiTheme="minorHAnsi" w:hAnsiTheme="minorHAnsi" w:cstheme="minorHAnsi"/>
                      <w:szCs w:val="20"/>
                      <w:lang w:val="en-GB"/>
                    </w:rPr>
                  </w:pPr>
                  <w:r w:rsidRPr="00CD3697">
                    <w:rPr>
                      <w:rFonts w:asciiTheme="minorHAnsi" w:hAnsiTheme="minorHAnsi" w:cstheme="minorHAnsi"/>
                      <w:szCs w:val="20"/>
                      <w:lang w:val="hr"/>
                    </w:rPr>
                    <w:t xml:space="preserve">Digitalni </w:t>
                  </w:r>
                  <w:r w:rsidR="00CD3697">
                    <w:rPr>
                      <w:rFonts w:asciiTheme="minorHAnsi" w:hAnsiTheme="minorHAnsi" w:cstheme="minorHAnsi"/>
                      <w:szCs w:val="20"/>
                      <w:lang w:val="hr"/>
                    </w:rPr>
                    <w:t xml:space="preserve">pin </w:t>
                  </w:r>
                  <w:r w:rsidRPr="00CD3697">
                    <w:rPr>
                      <w:rFonts w:asciiTheme="minorHAnsi" w:hAnsiTheme="minorHAnsi" w:cstheme="minorHAnsi"/>
                      <w:szCs w:val="20"/>
                      <w:lang w:val="hr"/>
                    </w:rPr>
                    <w:t>11</w:t>
                  </w:r>
                </w:p>
              </w:tc>
            </w:tr>
            <w:tr w:rsidR="00B37BDE" w:rsidRPr="00CD3697" w14:paraId="4CB155B2" w14:textId="77777777" w:rsidTr="00910B3F">
              <w:tc>
                <w:tcPr>
                  <w:tcW w:w="2011" w:type="dxa"/>
                </w:tcPr>
                <w:p w14:paraId="5C63B68E" w14:textId="77777777" w:rsidR="00B37BDE" w:rsidRPr="00CD3697" w:rsidRDefault="00B37BDE" w:rsidP="00B37BDE">
                  <w:pPr>
                    <w:jc w:val="left"/>
                    <w:rPr>
                      <w:rFonts w:asciiTheme="minorHAnsi" w:hAnsiTheme="minorHAnsi" w:cstheme="minorHAnsi"/>
                      <w:szCs w:val="20"/>
                      <w:lang w:val="en-GB"/>
                    </w:rPr>
                  </w:pPr>
                  <w:r w:rsidRPr="00CD3697">
                    <w:rPr>
                      <w:rFonts w:asciiTheme="minorHAnsi" w:hAnsiTheme="minorHAnsi" w:cstheme="minorHAnsi"/>
                      <w:szCs w:val="20"/>
                      <w:lang w:val="hr"/>
                    </w:rPr>
                    <w:t>Kočnica</w:t>
                  </w:r>
                </w:p>
              </w:tc>
              <w:tc>
                <w:tcPr>
                  <w:tcW w:w="1701" w:type="dxa"/>
                </w:tcPr>
                <w:p w14:paraId="785F4D05" w14:textId="3BB7F094" w:rsidR="00B37BDE" w:rsidRPr="00CD3697" w:rsidRDefault="00B37BDE" w:rsidP="00B37BDE">
                  <w:pPr>
                    <w:jc w:val="left"/>
                    <w:rPr>
                      <w:rFonts w:asciiTheme="minorHAnsi" w:hAnsiTheme="minorHAnsi" w:cstheme="minorHAnsi"/>
                      <w:szCs w:val="20"/>
                      <w:lang w:val="en-GB"/>
                    </w:rPr>
                  </w:pPr>
                  <w:r w:rsidRPr="00CD3697">
                    <w:rPr>
                      <w:rFonts w:asciiTheme="minorHAnsi" w:hAnsiTheme="minorHAnsi" w:cstheme="minorHAnsi"/>
                      <w:szCs w:val="20"/>
                      <w:lang w:val="hr"/>
                    </w:rPr>
                    <w:t xml:space="preserve">Digitalni </w:t>
                  </w:r>
                  <w:r w:rsidR="00CD3697">
                    <w:rPr>
                      <w:rFonts w:asciiTheme="minorHAnsi" w:hAnsiTheme="minorHAnsi" w:cstheme="minorHAnsi"/>
                      <w:szCs w:val="20"/>
                      <w:lang w:val="hr"/>
                    </w:rPr>
                    <w:t xml:space="preserve">pin </w:t>
                  </w:r>
                  <w:r w:rsidRPr="00CD3697">
                    <w:rPr>
                      <w:rFonts w:asciiTheme="minorHAnsi" w:hAnsiTheme="minorHAnsi" w:cstheme="minorHAnsi"/>
                      <w:szCs w:val="20"/>
                      <w:lang w:val="hr"/>
                    </w:rPr>
                    <w:t>9</w:t>
                  </w:r>
                </w:p>
              </w:tc>
              <w:tc>
                <w:tcPr>
                  <w:tcW w:w="1701" w:type="dxa"/>
                </w:tcPr>
                <w:p w14:paraId="7B1AC2D5" w14:textId="6C9EB6DF" w:rsidR="00B37BDE" w:rsidRPr="00CD3697" w:rsidRDefault="00B37BDE" w:rsidP="00B37BDE">
                  <w:pPr>
                    <w:jc w:val="left"/>
                    <w:rPr>
                      <w:rFonts w:asciiTheme="minorHAnsi" w:hAnsiTheme="minorHAnsi" w:cstheme="minorHAnsi"/>
                      <w:szCs w:val="20"/>
                      <w:lang w:val="en-GB"/>
                    </w:rPr>
                  </w:pPr>
                  <w:r w:rsidRPr="00CD3697">
                    <w:rPr>
                      <w:rFonts w:asciiTheme="minorHAnsi" w:hAnsiTheme="minorHAnsi" w:cstheme="minorHAnsi"/>
                      <w:szCs w:val="20"/>
                      <w:lang w:val="hr"/>
                    </w:rPr>
                    <w:t xml:space="preserve">Digitalni </w:t>
                  </w:r>
                  <w:r w:rsidR="00CD3697">
                    <w:rPr>
                      <w:rFonts w:asciiTheme="minorHAnsi" w:hAnsiTheme="minorHAnsi" w:cstheme="minorHAnsi"/>
                      <w:szCs w:val="20"/>
                      <w:lang w:val="hr"/>
                    </w:rPr>
                    <w:t xml:space="preserve">pin </w:t>
                  </w:r>
                  <w:r w:rsidRPr="00CD3697">
                    <w:rPr>
                      <w:rFonts w:asciiTheme="minorHAnsi" w:hAnsiTheme="minorHAnsi" w:cstheme="minorHAnsi"/>
                      <w:szCs w:val="20"/>
                      <w:lang w:val="hr"/>
                    </w:rPr>
                    <w:t>8</w:t>
                  </w:r>
                </w:p>
              </w:tc>
            </w:tr>
            <w:tr w:rsidR="00B37BDE" w:rsidRPr="00CD3697" w14:paraId="18412652" w14:textId="77777777" w:rsidTr="00910B3F">
              <w:tc>
                <w:tcPr>
                  <w:tcW w:w="2011" w:type="dxa"/>
                </w:tcPr>
                <w:p w14:paraId="4A31724B" w14:textId="77777777" w:rsidR="00B37BDE" w:rsidRPr="00CD3697" w:rsidRDefault="00B37BDE" w:rsidP="00B37BDE">
                  <w:pPr>
                    <w:jc w:val="left"/>
                    <w:rPr>
                      <w:rFonts w:asciiTheme="minorHAnsi" w:hAnsiTheme="minorHAnsi" w:cstheme="minorHAnsi"/>
                      <w:szCs w:val="20"/>
                      <w:lang w:val="en-GB"/>
                    </w:rPr>
                  </w:pPr>
                  <w:r w:rsidRPr="00CD3697">
                    <w:rPr>
                      <w:rFonts w:asciiTheme="minorHAnsi" w:hAnsiTheme="minorHAnsi" w:cstheme="minorHAnsi"/>
                      <w:szCs w:val="20"/>
                      <w:lang w:val="hr"/>
                    </w:rPr>
                    <w:t>Trenutno istraživanje</w:t>
                  </w:r>
                </w:p>
              </w:tc>
              <w:tc>
                <w:tcPr>
                  <w:tcW w:w="1701" w:type="dxa"/>
                </w:tcPr>
                <w:p w14:paraId="65FA7EE9" w14:textId="29B03423" w:rsidR="00B37BDE" w:rsidRPr="00CD3697" w:rsidRDefault="00B37BDE" w:rsidP="00B37BDE">
                  <w:pPr>
                    <w:jc w:val="left"/>
                    <w:rPr>
                      <w:rFonts w:asciiTheme="minorHAnsi" w:hAnsiTheme="minorHAnsi" w:cstheme="minorHAnsi"/>
                      <w:szCs w:val="20"/>
                      <w:lang w:val="en-GB"/>
                    </w:rPr>
                  </w:pPr>
                  <w:r w:rsidRPr="00CD3697">
                    <w:rPr>
                      <w:rFonts w:asciiTheme="minorHAnsi" w:hAnsiTheme="minorHAnsi" w:cstheme="minorHAnsi"/>
                      <w:szCs w:val="20"/>
                      <w:lang w:val="hr"/>
                    </w:rPr>
                    <w:t xml:space="preserve">Analogni </w:t>
                  </w:r>
                  <w:r w:rsidR="00CD3697">
                    <w:rPr>
                      <w:rFonts w:asciiTheme="minorHAnsi" w:hAnsiTheme="minorHAnsi" w:cstheme="minorHAnsi"/>
                      <w:szCs w:val="20"/>
                      <w:lang w:val="hr"/>
                    </w:rPr>
                    <w:t xml:space="preserve">pin </w:t>
                  </w:r>
                  <w:r w:rsidRPr="00CD3697">
                    <w:rPr>
                      <w:rFonts w:asciiTheme="minorHAnsi" w:hAnsiTheme="minorHAnsi" w:cstheme="minorHAnsi"/>
                      <w:szCs w:val="20"/>
                      <w:lang w:val="hr"/>
                    </w:rPr>
                    <w:t>0</w:t>
                  </w:r>
                </w:p>
              </w:tc>
              <w:tc>
                <w:tcPr>
                  <w:tcW w:w="1701" w:type="dxa"/>
                </w:tcPr>
                <w:p w14:paraId="55E39E6A" w14:textId="3B62F276" w:rsidR="00B37BDE" w:rsidRPr="00CD3697" w:rsidRDefault="00B37BDE" w:rsidP="00B37BDE">
                  <w:pPr>
                    <w:jc w:val="left"/>
                    <w:rPr>
                      <w:rFonts w:asciiTheme="minorHAnsi" w:hAnsiTheme="minorHAnsi" w:cstheme="minorHAnsi"/>
                      <w:szCs w:val="20"/>
                      <w:lang w:val="en-GB"/>
                    </w:rPr>
                  </w:pPr>
                  <w:r w:rsidRPr="00CD3697">
                    <w:rPr>
                      <w:rFonts w:asciiTheme="minorHAnsi" w:hAnsiTheme="minorHAnsi" w:cstheme="minorHAnsi"/>
                      <w:szCs w:val="20"/>
                      <w:lang w:val="hr"/>
                    </w:rPr>
                    <w:t xml:space="preserve">Analogni </w:t>
                  </w:r>
                  <w:r w:rsidR="00CD3697">
                    <w:rPr>
                      <w:rFonts w:asciiTheme="minorHAnsi" w:hAnsiTheme="minorHAnsi" w:cstheme="minorHAnsi"/>
                      <w:szCs w:val="20"/>
                      <w:lang w:val="hr"/>
                    </w:rPr>
                    <w:t xml:space="preserve">pin </w:t>
                  </w:r>
                  <w:r w:rsidRPr="00CD3697">
                    <w:rPr>
                      <w:rFonts w:asciiTheme="minorHAnsi" w:hAnsiTheme="minorHAnsi" w:cstheme="minorHAnsi"/>
                      <w:szCs w:val="20"/>
                      <w:lang w:val="hr"/>
                    </w:rPr>
                    <w:t>1</w:t>
                  </w:r>
                </w:p>
              </w:tc>
            </w:tr>
          </w:tbl>
          <w:p w14:paraId="37906251" w14:textId="3A689CBA" w:rsidR="00B37BDE" w:rsidRPr="002B5CAB" w:rsidRDefault="00B37BDE" w:rsidP="009D5D72">
            <w:pPr>
              <w:jc w:val="left"/>
              <w:rPr>
                <w:rFonts w:cs="Arial"/>
                <w:szCs w:val="20"/>
                <w:lang w:val="en-GB"/>
              </w:rPr>
            </w:pPr>
          </w:p>
          <w:p w14:paraId="5A5171C5" w14:textId="3A717BB0" w:rsidR="00B37BDE" w:rsidRPr="002B5CAB" w:rsidRDefault="00C56CA2" w:rsidP="009D5D72">
            <w:pPr>
              <w:jc w:val="left"/>
              <w:rPr>
                <w:rFonts w:cs="Arial"/>
                <w:szCs w:val="20"/>
                <w:lang w:val="en-GB"/>
              </w:rPr>
            </w:pPr>
            <w:r w:rsidRPr="002B5CAB">
              <w:rPr>
                <w:szCs w:val="20"/>
                <w:lang w:val="hr"/>
              </w:rPr>
              <w:t>Dva motora (A i B) su lijevi i desni motori. Digitaln</w:t>
            </w:r>
            <w:r w:rsidR="00CD3697">
              <w:rPr>
                <w:szCs w:val="20"/>
                <w:lang w:val="hr"/>
              </w:rPr>
              <w:t xml:space="preserve">i pinovi </w:t>
            </w:r>
            <w:r w:rsidRPr="002B5CAB">
              <w:rPr>
                <w:szCs w:val="20"/>
                <w:lang w:val="hr"/>
              </w:rPr>
              <w:t>12 i 13 koriste se za promjenu smjera (</w:t>
            </w:r>
            <w:r w:rsidR="00CD3697">
              <w:rPr>
                <w:szCs w:val="20"/>
                <w:lang w:val="hr"/>
              </w:rPr>
              <w:t xml:space="preserve">vrijednosti </w:t>
            </w:r>
            <w:r w:rsidRPr="002B5CAB">
              <w:rPr>
                <w:szCs w:val="20"/>
                <w:lang w:val="hr"/>
              </w:rPr>
              <w:t xml:space="preserve">HIGH - jedan smjer i LOW - suprotni smjer), a PWM </w:t>
            </w:r>
            <w:r w:rsidR="00CD3697">
              <w:rPr>
                <w:szCs w:val="20"/>
                <w:lang w:val="hr"/>
              </w:rPr>
              <w:t>pinovi</w:t>
            </w:r>
            <w:r w:rsidRPr="002B5CAB">
              <w:rPr>
                <w:szCs w:val="20"/>
                <w:lang w:val="hr"/>
              </w:rPr>
              <w:t xml:space="preserve"> 3 i 11 koriste se za podešavanje brzine (</w:t>
            </w:r>
            <w:r w:rsidR="00CD3697">
              <w:rPr>
                <w:szCs w:val="20"/>
                <w:lang w:val="hr"/>
              </w:rPr>
              <w:t xml:space="preserve">vrijednosti </w:t>
            </w:r>
            <w:r w:rsidRPr="002B5CAB">
              <w:rPr>
                <w:szCs w:val="20"/>
                <w:lang w:val="hr"/>
              </w:rPr>
              <w:t>0-255). P</w:t>
            </w:r>
            <w:r w:rsidR="00CD3697">
              <w:rPr>
                <w:szCs w:val="20"/>
                <w:lang w:val="hr"/>
              </w:rPr>
              <w:t>inovi</w:t>
            </w:r>
            <w:r w:rsidRPr="002B5CAB">
              <w:rPr>
                <w:szCs w:val="20"/>
                <w:lang w:val="hr"/>
              </w:rPr>
              <w:t xml:space="preserve"> 9 i 8 uključuju/</w:t>
            </w:r>
            <w:r w:rsidR="00CD3697">
              <w:rPr>
                <w:szCs w:val="20"/>
                <w:lang w:val="hr"/>
              </w:rPr>
              <w:t>isključuju</w:t>
            </w:r>
            <w:r w:rsidRPr="002B5CAB">
              <w:rPr>
                <w:szCs w:val="20"/>
                <w:lang w:val="hr"/>
              </w:rPr>
              <w:t xml:space="preserve"> koč</w:t>
            </w:r>
            <w:r w:rsidR="00CD3697">
              <w:rPr>
                <w:szCs w:val="20"/>
                <w:lang w:val="hr"/>
              </w:rPr>
              <w:t>enje</w:t>
            </w:r>
            <w:r w:rsidRPr="002B5CAB">
              <w:rPr>
                <w:szCs w:val="20"/>
                <w:lang w:val="hr"/>
              </w:rPr>
              <w:t xml:space="preserve"> (HIGH - kočnice uključene, </w:t>
            </w:r>
            <w:r w:rsidR="00CD3697">
              <w:rPr>
                <w:szCs w:val="20"/>
                <w:lang w:val="hr"/>
              </w:rPr>
              <w:t>LOW</w:t>
            </w:r>
            <w:r w:rsidRPr="002B5CAB">
              <w:rPr>
                <w:szCs w:val="20"/>
                <w:lang w:val="hr"/>
              </w:rPr>
              <w:t xml:space="preserve"> - kočnice isključene).</w:t>
            </w:r>
          </w:p>
          <w:p w14:paraId="5C3CEC9E" w14:textId="77777777" w:rsidR="00C56CA2" w:rsidRPr="002B5CAB" w:rsidRDefault="00C56CA2" w:rsidP="009D5D72">
            <w:pPr>
              <w:jc w:val="left"/>
              <w:rPr>
                <w:rFonts w:cs="Arial"/>
                <w:szCs w:val="20"/>
                <w:lang w:val="en-GB"/>
              </w:rPr>
            </w:pPr>
          </w:p>
          <w:p w14:paraId="3900DB92" w14:textId="14D49069" w:rsidR="00BC2666" w:rsidRPr="002B5CAB" w:rsidRDefault="009203AA" w:rsidP="001E1138">
            <w:pPr>
              <w:rPr>
                <w:rFonts w:cs="Arial"/>
                <w:szCs w:val="20"/>
                <w:lang w:val="en-GB"/>
              </w:rPr>
            </w:pPr>
            <w:r w:rsidRPr="002B5CAB">
              <w:rPr>
                <w:szCs w:val="20"/>
                <w:lang w:val="hr"/>
              </w:rPr>
              <w:t>Ispod možete vidjeti primjer koda s komentarima na desnoj strani koji će vam pomoći da shvatite kako to funkcionira</w:t>
            </w:r>
            <w:r w:rsidR="0041481D">
              <w:rPr>
                <w:szCs w:val="20"/>
                <w:lang w:val="hr"/>
              </w:rPr>
              <w:t>.</w:t>
            </w:r>
          </w:p>
          <w:p w14:paraId="0281AA97" w14:textId="022BD7F4" w:rsidR="009203AA" w:rsidRPr="002B5CAB" w:rsidRDefault="00AB3445" w:rsidP="001E1138">
            <w:pPr>
              <w:rPr>
                <w:rFonts w:cs="Arial"/>
                <w:szCs w:val="20"/>
                <w:lang w:val="en-GB"/>
              </w:rPr>
            </w:pPr>
            <w:r>
              <w:rPr>
                <w:rFonts w:cs="Arial"/>
                <w:noProof/>
                <w:szCs w:val="20"/>
                <w:lang w:val="en-GB"/>
              </w:rPr>
              <w:lastRenderedPageBreak/>
              <w:drawing>
                <wp:inline distT="0" distB="0" distL="0" distR="0" wp14:anchorId="67086243" wp14:editId="211E3F06">
                  <wp:extent cx="4551037" cy="3803904"/>
                  <wp:effectExtent l="0" t="0" r="2540" b="6350"/>
                  <wp:docPr id="32" name="Slika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Slika 32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60923" cy="38121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052568B" w14:textId="77777777" w:rsidR="009203AA" w:rsidRPr="002B5CAB" w:rsidRDefault="009203AA" w:rsidP="001E1138">
            <w:pPr>
              <w:rPr>
                <w:rFonts w:cs="Arial"/>
                <w:szCs w:val="20"/>
                <w:lang w:val="en-GB"/>
              </w:rPr>
            </w:pPr>
          </w:p>
          <w:p w14:paraId="24A23780" w14:textId="69A93FA2" w:rsidR="004F6A92" w:rsidRPr="002B5CAB" w:rsidRDefault="004F6A92" w:rsidP="001E1138">
            <w:pPr>
              <w:rPr>
                <w:rFonts w:cs="Arial"/>
                <w:szCs w:val="20"/>
                <w:lang w:val="en-GB"/>
              </w:rPr>
            </w:pPr>
            <w:r w:rsidRPr="002B5CAB">
              <w:rPr>
                <w:szCs w:val="20"/>
                <w:lang w:val="hr"/>
              </w:rPr>
              <w:t xml:space="preserve">Korak 1a: Pritisnite </w:t>
            </w:r>
            <w:r w:rsidRPr="00CD3697">
              <w:rPr>
                <w:b/>
                <w:i/>
                <w:iCs/>
                <w:szCs w:val="20"/>
                <w:lang w:val="hr"/>
              </w:rPr>
              <w:t>Upload</w:t>
            </w:r>
            <w:r w:rsidRPr="002B5CAB">
              <w:rPr>
                <w:szCs w:val="20"/>
                <w:lang w:val="hr"/>
              </w:rPr>
              <w:t xml:space="preserve"> za prijenos ovog koda na Arduino UNO.</w:t>
            </w:r>
          </w:p>
          <w:p w14:paraId="6B13E481" w14:textId="08EDB275" w:rsidR="004F6A92" w:rsidRPr="002B5CAB" w:rsidRDefault="00AB3445" w:rsidP="001E1138">
            <w:pPr>
              <w:rPr>
                <w:rFonts w:cs="Arial"/>
                <w:szCs w:val="20"/>
                <w:lang w:val="en-GB"/>
              </w:rPr>
            </w:pPr>
            <w:r>
              <w:rPr>
                <w:rFonts w:cs="Arial"/>
                <w:noProof/>
                <w:szCs w:val="20"/>
                <w:lang w:val="en-GB"/>
              </w:rPr>
              <w:drawing>
                <wp:inline distT="0" distB="0" distL="0" distR="0" wp14:anchorId="21E3DB7E" wp14:editId="1665534F">
                  <wp:extent cx="2700528" cy="530971"/>
                  <wp:effectExtent l="0" t="0" r="5080" b="2540"/>
                  <wp:docPr id="33" name="Slika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Slika 33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5226" cy="5358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4BECB7" w14:textId="77777777" w:rsidR="004F6A92" w:rsidRPr="002B5CAB" w:rsidRDefault="004F6A92" w:rsidP="004F6A92">
            <w:pPr>
              <w:rPr>
                <w:rFonts w:cs="Arial"/>
                <w:szCs w:val="20"/>
                <w:lang w:val="en-GB"/>
              </w:rPr>
            </w:pPr>
            <w:r w:rsidRPr="002B5CAB">
              <w:rPr>
                <w:szCs w:val="20"/>
                <w:lang w:val="hr"/>
              </w:rPr>
              <w:t>Korak 2a: Budite oprezni, robot će se početi kretati odmah nakon što je prijenos završen! Robot bi trebao krenuti naprijed na sekundu i stati.</w:t>
            </w:r>
          </w:p>
          <w:p w14:paraId="04C4E746" w14:textId="1404AF8E" w:rsidR="004F6A92" w:rsidRPr="002B5CAB" w:rsidRDefault="004F6A92" w:rsidP="004F6A92">
            <w:pPr>
              <w:rPr>
                <w:rFonts w:cs="Arial"/>
                <w:szCs w:val="20"/>
                <w:lang w:val="en-GB"/>
              </w:rPr>
            </w:pPr>
            <w:r w:rsidRPr="002B5CAB">
              <w:rPr>
                <w:szCs w:val="20"/>
                <w:lang w:val="hr"/>
              </w:rPr>
              <w:t xml:space="preserve">Otklanjanje poteškoća </w:t>
            </w:r>
            <w:r w:rsidR="0043298C">
              <w:rPr>
                <w:szCs w:val="20"/>
                <w:lang w:val="hr"/>
              </w:rPr>
              <w:t xml:space="preserve">– </w:t>
            </w:r>
            <w:r w:rsidRPr="002B5CAB">
              <w:rPr>
                <w:szCs w:val="20"/>
                <w:lang w:val="hr"/>
              </w:rPr>
              <w:t xml:space="preserve">ako </w:t>
            </w:r>
            <w:r w:rsidR="0041481D">
              <w:rPr>
                <w:szCs w:val="20"/>
                <w:lang w:val="hr"/>
              </w:rPr>
              <w:t xml:space="preserve">robot </w:t>
            </w:r>
            <w:r w:rsidRPr="002B5CAB">
              <w:rPr>
                <w:szCs w:val="20"/>
                <w:lang w:val="hr"/>
              </w:rPr>
              <w:t>:</w:t>
            </w:r>
          </w:p>
          <w:p w14:paraId="10E92427" w14:textId="565B2B5C" w:rsidR="004F6A92" w:rsidRPr="002B5CAB" w:rsidRDefault="004F6A92" w:rsidP="004F6A92">
            <w:pPr>
              <w:rPr>
                <w:rFonts w:cs="Arial"/>
                <w:szCs w:val="20"/>
                <w:lang w:val="en-GB"/>
              </w:rPr>
            </w:pPr>
            <w:r w:rsidRPr="002B5CAB">
              <w:rPr>
                <w:szCs w:val="20"/>
                <w:lang w:val="hr"/>
              </w:rPr>
              <w:t xml:space="preserve">- vozi unatrag - </w:t>
            </w:r>
            <w:r w:rsidR="00CD3697">
              <w:rPr>
                <w:szCs w:val="20"/>
                <w:lang w:val="hr"/>
              </w:rPr>
              <w:t>zamijenite</w:t>
            </w:r>
            <w:r w:rsidRPr="002B5CAB">
              <w:rPr>
                <w:szCs w:val="20"/>
                <w:lang w:val="hr"/>
              </w:rPr>
              <w:t xml:space="preserve"> crvene i crne žice u </w:t>
            </w:r>
            <w:r w:rsidR="00CD3697">
              <w:rPr>
                <w:szCs w:val="20"/>
                <w:lang w:val="hr"/>
              </w:rPr>
              <w:t>priključcima</w:t>
            </w:r>
            <w:r w:rsidRPr="002B5CAB">
              <w:rPr>
                <w:szCs w:val="20"/>
                <w:lang w:val="hr"/>
              </w:rPr>
              <w:t xml:space="preserve"> za </w:t>
            </w:r>
            <w:r w:rsidR="00CD3697">
              <w:rPr>
                <w:szCs w:val="20"/>
                <w:lang w:val="hr"/>
              </w:rPr>
              <w:t>oba motora</w:t>
            </w:r>
            <w:r w:rsidRPr="002B5CAB">
              <w:rPr>
                <w:szCs w:val="20"/>
                <w:lang w:val="hr"/>
              </w:rPr>
              <w:t>.</w:t>
            </w:r>
          </w:p>
          <w:p w14:paraId="5B1C96BA" w14:textId="6D3540E9" w:rsidR="004F6A92" w:rsidRPr="002B5CAB" w:rsidRDefault="004F6A92" w:rsidP="004F6A92">
            <w:pPr>
              <w:rPr>
                <w:rFonts w:cs="Arial"/>
                <w:szCs w:val="20"/>
                <w:lang w:val="en-GB"/>
              </w:rPr>
            </w:pPr>
            <w:r w:rsidRPr="002B5CAB">
              <w:rPr>
                <w:szCs w:val="20"/>
                <w:lang w:val="hr"/>
              </w:rPr>
              <w:t>- rotira u smjeru kazaljke na satu</w:t>
            </w:r>
            <w:r w:rsidR="00CD3697">
              <w:rPr>
                <w:szCs w:val="20"/>
                <w:lang w:val="hr"/>
              </w:rPr>
              <w:t xml:space="preserve"> </w:t>
            </w:r>
            <w:r w:rsidRPr="002B5CAB">
              <w:rPr>
                <w:szCs w:val="20"/>
                <w:lang w:val="hr"/>
              </w:rPr>
              <w:t xml:space="preserve">- </w:t>
            </w:r>
            <w:r w:rsidR="00CD3697">
              <w:rPr>
                <w:szCs w:val="20"/>
                <w:lang w:val="hr"/>
              </w:rPr>
              <w:t>zamijenite</w:t>
            </w:r>
            <w:r w:rsidRPr="002B5CAB">
              <w:rPr>
                <w:szCs w:val="20"/>
                <w:lang w:val="hr"/>
              </w:rPr>
              <w:t xml:space="preserve"> crvene i crne žice </w:t>
            </w:r>
            <w:r w:rsidR="00CD3697">
              <w:rPr>
                <w:szCs w:val="20"/>
                <w:lang w:val="hr"/>
              </w:rPr>
              <w:t>u priključcima za B</w:t>
            </w:r>
            <w:r w:rsidRPr="002B5CAB">
              <w:rPr>
                <w:szCs w:val="20"/>
                <w:lang w:val="hr"/>
              </w:rPr>
              <w:t xml:space="preserve"> motor.</w:t>
            </w:r>
          </w:p>
          <w:p w14:paraId="1882051F" w14:textId="5ACDE6C4" w:rsidR="004F6A92" w:rsidRPr="002B5CAB" w:rsidRDefault="004F6A92" w:rsidP="004F6A92">
            <w:pPr>
              <w:rPr>
                <w:rFonts w:cs="Arial"/>
                <w:szCs w:val="20"/>
                <w:lang w:val="en-GB"/>
              </w:rPr>
            </w:pPr>
            <w:r w:rsidRPr="002B5CAB">
              <w:rPr>
                <w:szCs w:val="20"/>
                <w:lang w:val="hr"/>
              </w:rPr>
              <w:t xml:space="preserve">- okreće se u smjeru suprotnom od kazaljke na satu - </w:t>
            </w:r>
            <w:r w:rsidR="00CD3697">
              <w:rPr>
                <w:szCs w:val="20"/>
                <w:lang w:val="hr"/>
              </w:rPr>
              <w:t>zamijenite</w:t>
            </w:r>
            <w:r w:rsidR="00CD3697" w:rsidRPr="002B5CAB">
              <w:rPr>
                <w:szCs w:val="20"/>
                <w:lang w:val="hr"/>
              </w:rPr>
              <w:t xml:space="preserve"> crvene i crne žice </w:t>
            </w:r>
            <w:r w:rsidR="00CD3697">
              <w:rPr>
                <w:szCs w:val="20"/>
                <w:lang w:val="hr"/>
              </w:rPr>
              <w:t>u priključcima za A</w:t>
            </w:r>
            <w:r w:rsidR="00CD3697" w:rsidRPr="002B5CAB">
              <w:rPr>
                <w:szCs w:val="20"/>
                <w:lang w:val="hr"/>
              </w:rPr>
              <w:t xml:space="preserve"> motor</w:t>
            </w:r>
            <w:r w:rsidRPr="002B5CAB">
              <w:rPr>
                <w:szCs w:val="20"/>
                <w:lang w:val="hr"/>
              </w:rPr>
              <w:t>.</w:t>
            </w:r>
          </w:p>
          <w:p w14:paraId="42FAF9D8" w14:textId="575E2839" w:rsidR="004F6A92" w:rsidRPr="002B5CAB" w:rsidRDefault="004F6A92" w:rsidP="004F6A92">
            <w:pPr>
              <w:rPr>
                <w:rFonts w:cs="Arial"/>
                <w:szCs w:val="20"/>
                <w:lang w:val="en-GB"/>
              </w:rPr>
            </w:pPr>
            <w:r w:rsidRPr="002B5CAB">
              <w:rPr>
                <w:rFonts w:eastAsia="Calibri" w:cs="Calibri"/>
                <w:noProof/>
                <w:sz w:val="24"/>
                <w:lang w:val="en-GB"/>
              </w:rPr>
              <w:drawing>
                <wp:inline distT="0" distB="0" distL="0" distR="0" wp14:anchorId="1AB91711" wp14:editId="49B6B3FA">
                  <wp:extent cx="4226668" cy="2377442"/>
                  <wp:effectExtent l="0" t="0" r="2540" b="3810"/>
                  <wp:docPr id="9" name="Picture 9" descr="Grafičko korisničko sučelje, aplikacija&#10;&#10;Opis automatski generir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 descr="Graphical user interface, application&#10;&#10;Description automatically generated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42987" cy="23866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239E833" w14:textId="6AD5594A" w:rsidR="004F6A92" w:rsidRPr="002B5CAB" w:rsidRDefault="004F6A92" w:rsidP="004F6A92">
            <w:pPr>
              <w:rPr>
                <w:rFonts w:cs="Arial"/>
                <w:szCs w:val="20"/>
                <w:lang w:val="en-GB"/>
              </w:rPr>
            </w:pPr>
            <w:r w:rsidRPr="002B5CAB">
              <w:rPr>
                <w:szCs w:val="20"/>
                <w:lang w:val="hr"/>
              </w:rPr>
              <w:t xml:space="preserve">Sada biste trebali imati svog robota koji vozi naprijed s HIGH stanjem na </w:t>
            </w:r>
            <w:r w:rsidR="00CD3697">
              <w:rPr>
                <w:szCs w:val="20"/>
                <w:lang w:val="hr"/>
              </w:rPr>
              <w:t>pinovima</w:t>
            </w:r>
            <w:r w:rsidRPr="002B5CAB">
              <w:rPr>
                <w:szCs w:val="20"/>
                <w:lang w:val="hr"/>
              </w:rPr>
              <w:t xml:space="preserve"> 12 i 13.</w:t>
            </w:r>
          </w:p>
          <w:p w14:paraId="0B828C38" w14:textId="2A49F6D1" w:rsidR="004F6A92" w:rsidRPr="002B5CAB" w:rsidRDefault="004F6A92" w:rsidP="004F6A92">
            <w:pPr>
              <w:rPr>
                <w:rFonts w:cs="Arial"/>
                <w:szCs w:val="20"/>
                <w:lang w:val="en-GB"/>
              </w:rPr>
            </w:pPr>
          </w:p>
          <w:p w14:paraId="567827EE" w14:textId="77777777" w:rsidR="00291C5F" w:rsidRPr="002B5CAB" w:rsidRDefault="00291C5F" w:rsidP="004F6A92">
            <w:pPr>
              <w:rPr>
                <w:rFonts w:cs="Arial"/>
                <w:szCs w:val="20"/>
                <w:lang w:val="en-GB"/>
              </w:rPr>
            </w:pPr>
          </w:p>
          <w:p w14:paraId="728E8BC9" w14:textId="2B40277B" w:rsidR="004F6A92" w:rsidRPr="002B5CAB" w:rsidRDefault="00CD3697" w:rsidP="004F6A92">
            <w:pPr>
              <w:rPr>
                <w:rFonts w:cs="Arial"/>
                <w:szCs w:val="20"/>
                <w:lang w:val="en-GB"/>
              </w:rPr>
            </w:pPr>
            <w:r>
              <w:rPr>
                <w:szCs w:val="20"/>
                <w:lang w:val="hr"/>
              </w:rPr>
              <w:t>Postoji</w:t>
            </w:r>
            <w:r w:rsidR="00291C5F" w:rsidRPr="002B5CAB">
              <w:rPr>
                <w:szCs w:val="20"/>
                <w:lang w:val="hr"/>
              </w:rPr>
              <w:t xml:space="preserve"> i lakši način programiranja kretanja - koristit ćemo naše prilagođene blokove umjesto ponavljanja cijele </w:t>
            </w:r>
            <w:r>
              <w:rPr>
                <w:szCs w:val="20"/>
                <w:lang w:val="hr"/>
              </w:rPr>
              <w:t>grupe</w:t>
            </w:r>
            <w:r w:rsidR="00291C5F" w:rsidRPr="002B5CAB">
              <w:rPr>
                <w:szCs w:val="20"/>
                <w:lang w:val="hr"/>
              </w:rPr>
              <w:t xml:space="preserve"> blokova za</w:t>
            </w:r>
            <w:r>
              <w:rPr>
                <w:szCs w:val="20"/>
                <w:lang w:val="hr"/>
              </w:rPr>
              <w:t xml:space="preserve"> upravljanje</w:t>
            </w:r>
            <w:r w:rsidR="00291C5F" w:rsidRPr="002B5CAB">
              <w:rPr>
                <w:szCs w:val="20"/>
                <w:lang w:val="hr"/>
              </w:rPr>
              <w:t xml:space="preserve"> pinov</w:t>
            </w:r>
            <w:r>
              <w:rPr>
                <w:szCs w:val="20"/>
                <w:lang w:val="hr"/>
              </w:rPr>
              <w:t>im</w:t>
            </w:r>
            <w:r w:rsidR="00291C5F" w:rsidRPr="002B5CAB">
              <w:rPr>
                <w:szCs w:val="20"/>
                <w:lang w:val="hr"/>
              </w:rPr>
              <w:t>a.</w:t>
            </w:r>
          </w:p>
          <w:p w14:paraId="6A800D49" w14:textId="18DE49D5" w:rsidR="004F6A92" w:rsidRPr="002B5CAB" w:rsidRDefault="004F6A92" w:rsidP="001E1138">
            <w:pPr>
              <w:rPr>
                <w:rFonts w:cs="Arial"/>
                <w:szCs w:val="20"/>
                <w:lang w:val="en-GB"/>
              </w:rPr>
            </w:pPr>
            <w:r w:rsidRPr="002B5CAB">
              <w:rPr>
                <w:szCs w:val="20"/>
                <w:lang w:val="hr"/>
              </w:rPr>
              <w:t xml:space="preserve">Korak 1b: Kliknite na grupu </w:t>
            </w:r>
            <w:r w:rsidR="00CD3697" w:rsidRPr="00CD3697">
              <w:rPr>
                <w:b/>
                <w:bCs/>
                <w:i/>
                <w:iCs/>
                <w:szCs w:val="20"/>
                <w:lang w:val="hr"/>
              </w:rPr>
              <w:t xml:space="preserve">My </w:t>
            </w:r>
            <w:proofErr w:type="spellStart"/>
            <w:r w:rsidR="00CD3697" w:rsidRPr="00CD3697">
              <w:rPr>
                <w:b/>
                <w:bCs/>
                <w:i/>
                <w:iCs/>
                <w:szCs w:val="20"/>
                <w:lang w:val="hr"/>
              </w:rPr>
              <w:t>Blocks</w:t>
            </w:r>
            <w:proofErr w:type="spellEnd"/>
            <w:r w:rsidRPr="002B5CAB">
              <w:rPr>
                <w:szCs w:val="20"/>
                <w:lang w:val="hr"/>
              </w:rPr>
              <w:t xml:space="preserve"> (</w:t>
            </w:r>
            <w:r w:rsidR="00CD3697">
              <w:rPr>
                <w:szCs w:val="20"/>
                <w:lang w:val="hr"/>
              </w:rPr>
              <w:t xml:space="preserve">Moji blokovi, </w:t>
            </w:r>
            <w:r w:rsidRPr="002B5CAB">
              <w:rPr>
                <w:szCs w:val="20"/>
                <w:lang w:val="hr"/>
              </w:rPr>
              <w:t>crvena</w:t>
            </w:r>
            <w:r w:rsidR="00CD3697">
              <w:rPr>
                <w:szCs w:val="20"/>
                <w:lang w:val="hr"/>
              </w:rPr>
              <w:t xml:space="preserve"> boja</w:t>
            </w:r>
            <w:r w:rsidRPr="002B5CAB">
              <w:rPr>
                <w:szCs w:val="20"/>
                <w:lang w:val="hr"/>
              </w:rPr>
              <w:t>).</w:t>
            </w:r>
          </w:p>
          <w:p w14:paraId="1A844CEE" w14:textId="752EC768" w:rsidR="004F6A92" w:rsidRPr="002B5CAB" w:rsidRDefault="004F6A92" w:rsidP="001E1138">
            <w:pPr>
              <w:rPr>
                <w:rFonts w:cs="Arial"/>
                <w:szCs w:val="20"/>
                <w:lang w:val="en-GB"/>
              </w:rPr>
            </w:pPr>
            <w:r w:rsidRPr="002B5CAB">
              <w:rPr>
                <w:szCs w:val="20"/>
                <w:lang w:val="hr"/>
              </w:rPr>
              <w:t xml:space="preserve">Korak 2b: Kliknite gumb </w:t>
            </w:r>
            <w:r w:rsidR="00CD3697" w:rsidRPr="00CD3697">
              <w:rPr>
                <w:b/>
                <w:bCs/>
                <w:i/>
                <w:iCs/>
                <w:szCs w:val="20"/>
                <w:lang w:val="hr"/>
              </w:rPr>
              <w:t xml:space="preserve">Make a </w:t>
            </w:r>
            <w:proofErr w:type="spellStart"/>
            <w:r w:rsidR="00CD3697" w:rsidRPr="00CD3697">
              <w:rPr>
                <w:b/>
                <w:bCs/>
                <w:i/>
                <w:iCs/>
                <w:szCs w:val="20"/>
                <w:lang w:val="hr"/>
              </w:rPr>
              <w:t>Block</w:t>
            </w:r>
            <w:proofErr w:type="spellEnd"/>
            <w:r w:rsidR="00CD3697">
              <w:rPr>
                <w:szCs w:val="20"/>
                <w:lang w:val="hr"/>
              </w:rPr>
              <w:t xml:space="preserve"> (</w:t>
            </w:r>
            <w:r w:rsidRPr="002B5CAB">
              <w:rPr>
                <w:szCs w:val="20"/>
                <w:lang w:val="hr"/>
              </w:rPr>
              <w:t>Napravi blok</w:t>
            </w:r>
            <w:r w:rsidR="00CD3697">
              <w:rPr>
                <w:szCs w:val="20"/>
                <w:lang w:val="hr"/>
              </w:rPr>
              <w:t>)</w:t>
            </w:r>
            <w:r w:rsidRPr="002B5CAB">
              <w:rPr>
                <w:szCs w:val="20"/>
                <w:lang w:val="hr"/>
              </w:rPr>
              <w:t xml:space="preserve"> i promijenite "</w:t>
            </w:r>
            <w:proofErr w:type="spellStart"/>
            <w:r w:rsidR="00CD3697">
              <w:rPr>
                <w:szCs w:val="20"/>
                <w:lang w:val="hr"/>
              </w:rPr>
              <w:t>block</w:t>
            </w:r>
            <w:proofErr w:type="spellEnd"/>
            <w:r w:rsidR="00CD3697">
              <w:rPr>
                <w:szCs w:val="20"/>
                <w:lang w:val="hr"/>
              </w:rPr>
              <w:t xml:space="preserve"> </w:t>
            </w:r>
            <w:proofErr w:type="spellStart"/>
            <w:r w:rsidR="00CD3697">
              <w:rPr>
                <w:szCs w:val="20"/>
                <w:lang w:val="hr"/>
              </w:rPr>
              <w:t>name</w:t>
            </w:r>
            <w:proofErr w:type="spellEnd"/>
            <w:r w:rsidRPr="002B5CAB">
              <w:rPr>
                <w:szCs w:val="20"/>
                <w:lang w:val="hr"/>
              </w:rPr>
              <w:t>" u "Stop".</w:t>
            </w:r>
          </w:p>
          <w:p w14:paraId="6380795E" w14:textId="77777777" w:rsidR="004F6A92" w:rsidRPr="002B5CAB" w:rsidRDefault="004F6A92" w:rsidP="001E1138">
            <w:pPr>
              <w:rPr>
                <w:rFonts w:cs="Arial"/>
                <w:szCs w:val="20"/>
                <w:lang w:val="en-GB"/>
              </w:rPr>
            </w:pPr>
            <w:r w:rsidRPr="002B5CAB">
              <w:rPr>
                <w:szCs w:val="20"/>
                <w:lang w:val="hr"/>
              </w:rPr>
              <w:t>Korak 3b: Kliknite U redu.</w:t>
            </w:r>
          </w:p>
          <w:p w14:paraId="383EBA04" w14:textId="56F9B32C" w:rsidR="00291C5F" w:rsidRPr="002B5CAB" w:rsidRDefault="008A44EC" w:rsidP="001E1138">
            <w:pPr>
              <w:rPr>
                <w:rFonts w:cs="Arial"/>
                <w:szCs w:val="20"/>
                <w:lang w:val="en-GB"/>
              </w:rPr>
            </w:pPr>
            <w:r>
              <w:rPr>
                <w:rFonts w:cs="Arial"/>
                <w:noProof/>
                <w:szCs w:val="20"/>
                <w:lang w:val="en-GB"/>
              </w:rPr>
              <w:drawing>
                <wp:inline distT="0" distB="0" distL="0" distR="0" wp14:anchorId="445B71A1" wp14:editId="571945B8">
                  <wp:extent cx="5114544" cy="1969692"/>
                  <wp:effectExtent l="0" t="0" r="0" b="0"/>
                  <wp:docPr id="34" name="Slika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Slika 34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38383" cy="19788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DD7E08D" w14:textId="58BF26C2" w:rsidR="000F1393" w:rsidRPr="002B5CAB" w:rsidRDefault="000F1393" w:rsidP="001E1138">
            <w:pPr>
              <w:rPr>
                <w:rFonts w:cs="Arial"/>
                <w:szCs w:val="20"/>
                <w:lang w:val="en-GB"/>
              </w:rPr>
            </w:pPr>
          </w:p>
        </w:tc>
      </w:tr>
      <w:tr w:rsidR="00BD5282" w:rsidRPr="002B5CAB" w14:paraId="0ABCDA97" w14:textId="77777777" w:rsidTr="00BD5282">
        <w:trPr>
          <w:trHeight w:val="210"/>
        </w:trPr>
        <w:tc>
          <w:tcPr>
            <w:tcW w:w="5000" w:type="pct"/>
            <w:tcBorders>
              <w:top w:val="nil"/>
              <w:bottom w:val="single" w:sz="4" w:space="0" w:color="auto"/>
            </w:tcBorders>
          </w:tcPr>
          <w:p w14:paraId="2EEF8F9B" w14:textId="1AEFE638" w:rsidR="000F1393" w:rsidRPr="002B5CAB" w:rsidRDefault="00CD3697" w:rsidP="000F1393">
            <w:pPr>
              <w:pStyle w:val="p2"/>
              <w:rPr>
                <w:rFonts w:asciiTheme="minorHAnsi" w:hAnsiTheme="minorHAnsi" w:cstheme="minorHAnsi"/>
                <w:bCs/>
                <w:color w:val="000000"/>
                <w:sz w:val="20"/>
                <w:szCs w:val="20"/>
                <w:lang w:val="en-GB"/>
              </w:rPr>
            </w:pPr>
            <w:r>
              <w:rPr>
                <w:color w:val="000000"/>
                <w:sz w:val="20"/>
                <w:szCs w:val="20"/>
                <w:lang w:val="hr"/>
              </w:rPr>
              <w:lastRenderedPageBreak/>
              <w:t>stvorili</w:t>
            </w:r>
            <w:r w:rsidR="000F1393" w:rsidRPr="002B5CAB">
              <w:rPr>
                <w:color w:val="000000"/>
                <w:sz w:val="20"/>
                <w:szCs w:val="20"/>
                <w:lang w:val="hr"/>
              </w:rPr>
              <w:t xml:space="preserve"> ste svoj prvi blok, ali trenutno nije povezan ni s</w:t>
            </w:r>
            <w:r>
              <w:rPr>
                <w:color w:val="000000"/>
                <w:sz w:val="20"/>
                <w:szCs w:val="20"/>
                <w:lang w:val="hr"/>
              </w:rPr>
              <w:t>a</w:t>
            </w:r>
            <w:r w:rsidR="000F1393" w:rsidRPr="002B5CAB">
              <w:rPr>
                <w:color w:val="000000"/>
                <w:sz w:val="20"/>
                <w:szCs w:val="20"/>
                <w:lang w:val="hr"/>
              </w:rPr>
              <w:t xml:space="preserve"> čim</w:t>
            </w:r>
            <w:r>
              <w:rPr>
                <w:color w:val="000000"/>
                <w:sz w:val="20"/>
                <w:szCs w:val="20"/>
                <w:lang w:val="hr"/>
              </w:rPr>
              <w:t>e</w:t>
            </w:r>
            <w:r w:rsidR="000F1393" w:rsidRPr="002B5CAB">
              <w:rPr>
                <w:color w:val="000000"/>
                <w:sz w:val="20"/>
                <w:szCs w:val="20"/>
                <w:lang w:val="hr"/>
              </w:rPr>
              <w:t xml:space="preserve">, pa ga prvo moramo definirati. </w:t>
            </w:r>
          </w:p>
          <w:p w14:paraId="3764E834" w14:textId="6E40B2FE" w:rsidR="000F1393" w:rsidRPr="002B5CAB" w:rsidRDefault="008A44EC" w:rsidP="000F1393">
            <w:pPr>
              <w:pStyle w:val="p2"/>
              <w:rPr>
                <w:bCs/>
                <w:color w:val="000000"/>
                <w:szCs w:val="20"/>
                <w:lang w:val="en-GB"/>
              </w:rPr>
            </w:pPr>
            <w:r>
              <w:rPr>
                <w:bCs/>
                <w:noProof/>
                <w:color w:val="000000"/>
                <w:szCs w:val="20"/>
                <w:lang w:val="en-GB"/>
              </w:rPr>
              <w:drawing>
                <wp:inline distT="0" distB="0" distL="0" distR="0" wp14:anchorId="431FA1E6" wp14:editId="3F71E34A">
                  <wp:extent cx="5099685" cy="1682278"/>
                  <wp:effectExtent l="0" t="0" r="5715" b="0"/>
                  <wp:docPr id="35" name="Slika 35" descr="Slika na kojoj se prikazuje stol&#10;&#10;Opis je automatski generir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Slika 35" descr="Slika na kojoj se prikazuje stol&#10;&#10;Opis je automatski generiran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21434" cy="16894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52CE3E4" w14:textId="1E9AD4E9" w:rsidR="000F1393" w:rsidRPr="002B5CAB" w:rsidRDefault="000F1393" w:rsidP="000F1393">
            <w:pPr>
              <w:pStyle w:val="p2"/>
              <w:rPr>
                <w:rFonts w:asciiTheme="minorHAnsi" w:hAnsiTheme="minorHAnsi" w:cstheme="minorHAnsi"/>
                <w:bCs/>
                <w:color w:val="000000"/>
                <w:sz w:val="20"/>
                <w:szCs w:val="20"/>
                <w:lang w:val="en-GB"/>
              </w:rPr>
            </w:pPr>
            <w:r w:rsidRPr="002B5CAB">
              <w:rPr>
                <w:color w:val="000000"/>
                <w:sz w:val="20"/>
                <w:szCs w:val="20"/>
                <w:lang w:val="hr"/>
              </w:rPr>
              <w:t xml:space="preserve">Zaustavni blok sadrži 4 bloka. Prva dva bloka postavljaju brzinu oba motora na 0, a posljednja dva su blokovi </w:t>
            </w:r>
            <w:r w:rsidR="00CD3697">
              <w:rPr>
                <w:color w:val="000000"/>
                <w:sz w:val="20"/>
                <w:szCs w:val="20"/>
                <w:lang w:val="hr"/>
              </w:rPr>
              <w:t>koji s visokim (HIGH) stanjem koče motore.</w:t>
            </w:r>
            <w:r w:rsidRPr="002B5CAB">
              <w:rPr>
                <w:color w:val="000000"/>
                <w:sz w:val="20"/>
                <w:szCs w:val="20"/>
                <w:lang w:val="hr"/>
              </w:rPr>
              <w:t xml:space="preserve"> Ako želite koristiti</w:t>
            </w:r>
            <w:r w:rsidR="00CD3697">
              <w:rPr>
                <w:color w:val="000000"/>
                <w:sz w:val="20"/>
                <w:szCs w:val="20"/>
                <w:lang w:val="hr"/>
              </w:rPr>
              <w:t xml:space="preserve"> da se motori zaustave inercijom bez kočenja (</w:t>
            </w:r>
            <w:proofErr w:type="spellStart"/>
            <w:r w:rsidR="00CD3697">
              <w:rPr>
                <w:color w:val="000000"/>
                <w:sz w:val="20"/>
                <w:szCs w:val="20"/>
                <w:lang w:val="hr"/>
              </w:rPr>
              <w:t>c</w:t>
            </w:r>
            <w:r w:rsidR="00CD3697" w:rsidRPr="00CD3697">
              <w:rPr>
                <w:i/>
                <w:iCs/>
                <w:color w:val="000000"/>
                <w:sz w:val="20"/>
                <w:szCs w:val="20"/>
                <w:lang w:val="hr"/>
              </w:rPr>
              <w:t>oasting</w:t>
            </w:r>
            <w:proofErr w:type="spellEnd"/>
            <w:r w:rsidR="00CD3697">
              <w:rPr>
                <w:color w:val="000000"/>
                <w:sz w:val="20"/>
                <w:szCs w:val="20"/>
                <w:lang w:val="hr"/>
              </w:rPr>
              <w:t>)</w:t>
            </w:r>
            <w:r w:rsidRPr="002B5CAB">
              <w:rPr>
                <w:color w:val="000000"/>
                <w:sz w:val="20"/>
                <w:szCs w:val="20"/>
                <w:lang w:val="hr"/>
              </w:rPr>
              <w:t>, samo postavite stanje digitalnih pinova 8 i 9 na</w:t>
            </w:r>
            <w:r w:rsidR="00CD3697">
              <w:rPr>
                <w:color w:val="000000"/>
                <w:sz w:val="20"/>
                <w:szCs w:val="20"/>
                <w:lang w:val="hr"/>
              </w:rPr>
              <w:t xml:space="preserve"> nisko</w:t>
            </w:r>
            <w:r w:rsidRPr="002B5CAB">
              <w:rPr>
                <w:color w:val="000000"/>
                <w:sz w:val="20"/>
                <w:szCs w:val="20"/>
                <w:lang w:val="hr"/>
              </w:rPr>
              <w:t xml:space="preserve"> </w:t>
            </w:r>
            <w:r w:rsidR="00CD3697">
              <w:rPr>
                <w:color w:val="000000"/>
                <w:sz w:val="20"/>
                <w:szCs w:val="20"/>
                <w:lang w:val="hr"/>
              </w:rPr>
              <w:t>(LOW)</w:t>
            </w:r>
            <w:r w:rsidRPr="002B5CAB">
              <w:rPr>
                <w:color w:val="000000"/>
                <w:sz w:val="20"/>
                <w:szCs w:val="20"/>
                <w:lang w:val="hr"/>
              </w:rPr>
              <w:t xml:space="preserve">.   </w:t>
            </w:r>
          </w:p>
          <w:p w14:paraId="162F62DE" w14:textId="02909BF4" w:rsidR="000F1393" w:rsidRPr="002B5CAB" w:rsidRDefault="000F1393" w:rsidP="000F1393">
            <w:pPr>
              <w:pStyle w:val="p2"/>
              <w:rPr>
                <w:rFonts w:asciiTheme="minorHAnsi" w:hAnsiTheme="minorHAnsi" w:cstheme="minorHAnsi"/>
                <w:bCs/>
                <w:color w:val="000000"/>
                <w:sz w:val="20"/>
                <w:szCs w:val="20"/>
                <w:lang w:val="en-GB"/>
              </w:rPr>
            </w:pPr>
            <w:r w:rsidRPr="002B5CAB">
              <w:rPr>
                <w:color w:val="000000"/>
                <w:sz w:val="20"/>
                <w:szCs w:val="20"/>
                <w:lang w:val="hr"/>
              </w:rPr>
              <w:t xml:space="preserve">Sada je vrijeme za izradu ulaznog </w:t>
            </w:r>
            <w:r w:rsidR="00CD3697">
              <w:rPr>
                <w:color w:val="000000"/>
                <w:sz w:val="20"/>
                <w:szCs w:val="20"/>
                <w:lang w:val="hr"/>
              </w:rPr>
              <w:t>(</w:t>
            </w:r>
            <w:r w:rsidR="00CD3697" w:rsidRPr="00CD3697">
              <w:rPr>
                <w:b/>
                <w:bCs/>
                <w:i/>
                <w:iCs/>
                <w:color w:val="000000"/>
                <w:sz w:val="20"/>
                <w:szCs w:val="20"/>
                <w:lang w:val="hr"/>
              </w:rPr>
              <w:t>input</w:t>
            </w:r>
            <w:r w:rsidR="00CD3697">
              <w:rPr>
                <w:color w:val="000000"/>
                <w:sz w:val="20"/>
                <w:szCs w:val="20"/>
                <w:lang w:val="hr"/>
              </w:rPr>
              <w:t xml:space="preserve">) </w:t>
            </w:r>
            <w:r w:rsidRPr="002B5CAB">
              <w:rPr>
                <w:color w:val="000000"/>
                <w:sz w:val="20"/>
                <w:szCs w:val="20"/>
                <w:lang w:val="hr"/>
              </w:rPr>
              <w:t xml:space="preserve">bloka s 3 numerička parametra koji će </w:t>
            </w:r>
            <w:r w:rsidR="00CD3697">
              <w:rPr>
                <w:color w:val="000000"/>
                <w:sz w:val="20"/>
                <w:szCs w:val="20"/>
                <w:lang w:val="hr"/>
              </w:rPr>
              <w:t>sadržavati</w:t>
            </w:r>
            <w:r w:rsidRPr="002B5CAB">
              <w:rPr>
                <w:color w:val="000000"/>
                <w:sz w:val="20"/>
                <w:szCs w:val="20"/>
                <w:lang w:val="hr"/>
              </w:rPr>
              <w:t xml:space="preserve"> brzinu i motora i trajanje. Kliknite ponovno na </w:t>
            </w:r>
            <w:r w:rsidR="00CD3697">
              <w:rPr>
                <w:color w:val="000000"/>
                <w:sz w:val="20"/>
                <w:szCs w:val="20"/>
                <w:lang w:val="hr"/>
              </w:rPr>
              <w:t>g</w:t>
            </w:r>
            <w:r w:rsidRPr="002B5CAB">
              <w:rPr>
                <w:color w:val="000000"/>
                <w:sz w:val="20"/>
                <w:szCs w:val="20"/>
                <w:lang w:val="hr"/>
              </w:rPr>
              <w:t xml:space="preserve">umb Napravi blok, a zatim kliknite na </w:t>
            </w:r>
            <w:proofErr w:type="spellStart"/>
            <w:r w:rsidR="00CD3697" w:rsidRPr="00CD3697">
              <w:rPr>
                <w:b/>
                <w:bCs/>
                <w:i/>
                <w:iCs/>
                <w:color w:val="000000"/>
                <w:sz w:val="20"/>
                <w:szCs w:val="20"/>
                <w:lang w:val="hr"/>
              </w:rPr>
              <w:t>Add</w:t>
            </w:r>
            <w:proofErr w:type="spellEnd"/>
            <w:r w:rsidR="00CD3697" w:rsidRPr="00CD3697">
              <w:rPr>
                <w:b/>
                <w:bCs/>
                <w:i/>
                <w:iCs/>
                <w:color w:val="000000"/>
                <w:sz w:val="20"/>
                <w:szCs w:val="20"/>
                <w:lang w:val="hr"/>
              </w:rPr>
              <w:t xml:space="preserve"> </w:t>
            </w:r>
            <w:proofErr w:type="spellStart"/>
            <w:r w:rsidR="00CD3697" w:rsidRPr="00CD3697">
              <w:rPr>
                <w:b/>
                <w:bCs/>
                <w:i/>
                <w:iCs/>
                <w:color w:val="000000"/>
                <w:sz w:val="20"/>
                <w:szCs w:val="20"/>
                <w:lang w:val="hr"/>
              </w:rPr>
              <w:t>an</w:t>
            </w:r>
            <w:proofErr w:type="spellEnd"/>
            <w:r w:rsidR="00CD3697" w:rsidRPr="00CD3697">
              <w:rPr>
                <w:b/>
                <w:bCs/>
                <w:i/>
                <w:iCs/>
                <w:color w:val="000000"/>
                <w:sz w:val="20"/>
                <w:szCs w:val="20"/>
                <w:lang w:val="hr"/>
              </w:rPr>
              <w:t xml:space="preserve"> input</w:t>
            </w:r>
            <w:r w:rsidRPr="002B5CAB">
              <w:rPr>
                <w:color w:val="000000"/>
                <w:sz w:val="20"/>
                <w:szCs w:val="20"/>
                <w:lang w:val="hr"/>
              </w:rPr>
              <w:t xml:space="preserve"> </w:t>
            </w:r>
            <w:r w:rsidRPr="00CD3697">
              <w:rPr>
                <w:b/>
                <w:bCs/>
                <w:i/>
                <w:iCs/>
                <w:color w:val="000000"/>
                <w:sz w:val="20"/>
                <w:szCs w:val="20"/>
                <w:u w:val="single"/>
                <w:lang w:val="hr"/>
              </w:rPr>
              <w:t xml:space="preserve">- </w:t>
            </w:r>
            <w:proofErr w:type="spellStart"/>
            <w:r w:rsidR="00CD3697" w:rsidRPr="00CD3697">
              <w:rPr>
                <w:b/>
                <w:bCs/>
                <w:i/>
                <w:iCs/>
                <w:color w:val="000000"/>
                <w:sz w:val="20"/>
                <w:szCs w:val="20"/>
                <w:u w:val="single"/>
                <w:lang w:val="hr"/>
              </w:rPr>
              <w:t>number</w:t>
            </w:r>
            <w:proofErr w:type="spellEnd"/>
            <w:r w:rsidRPr="00CD3697">
              <w:rPr>
                <w:b/>
                <w:bCs/>
                <w:i/>
                <w:iCs/>
                <w:color w:val="000000"/>
                <w:sz w:val="20"/>
                <w:szCs w:val="20"/>
                <w:u w:val="single"/>
                <w:lang w:val="hr"/>
              </w:rPr>
              <w:t xml:space="preserve"> - </w:t>
            </w:r>
            <w:r w:rsidRPr="002B5CAB">
              <w:rPr>
                <w:color w:val="000000"/>
                <w:sz w:val="20"/>
                <w:szCs w:val="20"/>
                <w:lang w:val="hr"/>
              </w:rPr>
              <w:t>3 puta i trebali biste dobiti ovo:</w:t>
            </w:r>
          </w:p>
          <w:p w14:paraId="32F0AB9A" w14:textId="37C18A0B" w:rsidR="000F1393" w:rsidRPr="002B5CAB" w:rsidRDefault="008A44EC" w:rsidP="000F1393">
            <w:pPr>
              <w:pStyle w:val="p2"/>
              <w:rPr>
                <w:bCs/>
                <w:color w:val="000000"/>
                <w:szCs w:val="20"/>
                <w:lang w:val="en-GB"/>
              </w:rPr>
            </w:pPr>
            <w:r>
              <w:rPr>
                <w:bCs/>
                <w:noProof/>
                <w:color w:val="000000"/>
                <w:szCs w:val="20"/>
                <w:lang w:val="en-GB"/>
              </w:rPr>
              <w:drawing>
                <wp:inline distT="0" distB="0" distL="0" distR="0" wp14:anchorId="16D98A29" wp14:editId="5AE2F730">
                  <wp:extent cx="2907792" cy="1969091"/>
                  <wp:effectExtent l="0" t="0" r="6985" b="0"/>
                  <wp:docPr id="36" name="Slika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Slika 36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1861" cy="1985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F1393" w:rsidRPr="002B5CAB">
              <w:rPr>
                <w:bCs/>
                <w:color w:val="000000"/>
                <w:szCs w:val="20"/>
                <w:lang w:val="en-GB"/>
              </w:rPr>
              <w:t xml:space="preserve"> </w:t>
            </w:r>
          </w:p>
          <w:p w14:paraId="5D871EC8" w14:textId="77777777" w:rsidR="00894AF8" w:rsidRPr="002B5CAB" w:rsidRDefault="00894AF8" w:rsidP="000F1393">
            <w:pPr>
              <w:pStyle w:val="p2"/>
              <w:rPr>
                <w:bCs/>
                <w:color w:val="000000"/>
                <w:szCs w:val="20"/>
                <w:lang w:val="en-GB"/>
              </w:rPr>
            </w:pPr>
          </w:p>
          <w:p w14:paraId="55F3FB53" w14:textId="422DEB00" w:rsidR="000F1393" w:rsidRPr="002B5CAB" w:rsidRDefault="000F1393" w:rsidP="000F1393">
            <w:pPr>
              <w:pStyle w:val="p2"/>
              <w:rPr>
                <w:rFonts w:asciiTheme="minorHAnsi" w:hAnsiTheme="minorHAnsi" w:cstheme="minorHAnsi"/>
                <w:bCs/>
                <w:color w:val="000000"/>
                <w:sz w:val="20"/>
                <w:szCs w:val="20"/>
                <w:lang w:val="en-GB"/>
              </w:rPr>
            </w:pPr>
            <w:r w:rsidRPr="002B5CAB">
              <w:rPr>
                <w:color w:val="000000"/>
                <w:sz w:val="20"/>
                <w:szCs w:val="20"/>
                <w:lang w:val="hr"/>
              </w:rPr>
              <w:lastRenderedPageBreak/>
              <w:t xml:space="preserve">Promijenite naziv bloka u </w:t>
            </w:r>
            <w:proofErr w:type="spellStart"/>
            <w:r w:rsidRPr="00CD3697">
              <w:rPr>
                <w:b/>
                <w:bCs/>
                <w:i/>
                <w:iCs/>
                <w:color w:val="000000"/>
                <w:sz w:val="20"/>
                <w:szCs w:val="20"/>
                <w:lang w:val="hr"/>
              </w:rPr>
              <w:t>Drive</w:t>
            </w:r>
            <w:proofErr w:type="spellEnd"/>
            <w:r w:rsidR="00CD3697">
              <w:rPr>
                <w:b/>
                <w:bCs/>
                <w:i/>
                <w:iCs/>
                <w:color w:val="000000"/>
                <w:sz w:val="20"/>
                <w:szCs w:val="20"/>
                <w:lang w:val="hr"/>
              </w:rPr>
              <w:t xml:space="preserve"> </w:t>
            </w:r>
            <w:r w:rsidR="00CD3697" w:rsidRPr="00CD3697">
              <w:rPr>
                <w:color w:val="000000"/>
                <w:sz w:val="20"/>
                <w:szCs w:val="20"/>
                <w:lang w:val="hr"/>
              </w:rPr>
              <w:t>(vozi)</w:t>
            </w:r>
            <w:r w:rsidRPr="002B5CAB">
              <w:rPr>
                <w:color w:val="000000"/>
                <w:sz w:val="20"/>
                <w:szCs w:val="20"/>
                <w:lang w:val="hr"/>
              </w:rPr>
              <w:t>, prv</w:t>
            </w:r>
            <w:r w:rsidR="00CD3697">
              <w:rPr>
                <w:color w:val="000000"/>
                <w:sz w:val="20"/>
                <w:szCs w:val="20"/>
                <w:lang w:val="hr"/>
              </w:rPr>
              <w:t>i</w:t>
            </w:r>
            <w:r w:rsidRPr="002B5CAB">
              <w:rPr>
                <w:color w:val="000000"/>
                <w:sz w:val="20"/>
                <w:szCs w:val="20"/>
                <w:lang w:val="hr"/>
              </w:rPr>
              <w:t xml:space="preserve"> </w:t>
            </w:r>
            <w:proofErr w:type="spellStart"/>
            <w:r w:rsidR="00CD3697">
              <w:rPr>
                <w:color w:val="000000"/>
                <w:sz w:val="20"/>
                <w:szCs w:val="20"/>
                <w:lang w:val="hr"/>
              </w:rPr>
              <w:t>float</w:t>
            </w:r>
            <w:proofErr w:type="spellEnd"/>
            <w:r w:rsidRPr="002B5CAB">
              <w:rPr>
                <w:color w:val="000000"/>
                <w:sz w:val="20"/>
                <w:szCs w:val="20"/>
                <w:lang w:val="hr"/>
              </w:rPr>
              <w:t xml:space="preserve"> </w:t>
            </w:r>
            <w:r w:rsidR="00CD3697">
              <w:rPr>
                <w:color w:val="000000"/>
                <w:sz w:val="20"/>
                <w:szCs w:val="20"/>
                <w:lang w:val="hr"/>
              </w:rPr>
              <w:t xml:space="preserve">promijenite </w:t>
            </w:r>
            <w:r w:rsidRPr="002B5CAB">
              <w:rPr>
                <w:color w:val="000000"/>
                <w:sz w:val="20"/>
                <w:szCs w:val="20"/>
                <w:lang w:val="hr"/>
              </w:rPr>
              <w:t xml:space="preserve">u </w:t>
            </w:r>
            <w:proofErr w:type="spellStart"/>
            <w:r w:rsidRPr="00CD3697">
              <w:rPr>
                <w:b/>
                <w:bCs/>
                <w:color w:val="000000"/>
                <w:sz w:val="20"/>
                <w:szCs w:val="20"/>
                <w:lang w:val="hr"/>
              </w:rPr>
              <w:t>SpeedA</w:t>
            </w:r>
            <w:proofErr w:type="spellEnd"/>
            <w:r w:rsidRPr="002B5CAB">
              <w:rPr>
                <w:color w:val="000000"/>
                <w:sz w:val="20"/>
                <w:szCs w:val="20"/>
                <w:lang w:val="hr"/>
              </w:rPr>
              <w:t xml:space="preserve">, drugi </w:t>
            </w:r>
            <w:proofErr w:type="spellStart"/>
            <w:r w:rsidRPr="002B5CAB">
              <w:rPr>
                <w:color w:val="000000"/>
                <w:sz w:val="20"/>
                <w:szCs w:val="20"/>
                <w:lang w:val="hr"/>
              </w:rPr>
              <w:t>float</w:t>
            </w:r>
            <w:proofErr w:type="spellEnd"/>
            <w:r w:rsidRPr="002B5CAB">
              <w:rPr>
                <w:color w:val="000000"/>
                <w:sz w:val="20"/>
                <w:szCs w:val="20"/>
                <w:lang w:val="hr"/>
              </w:rPr>
              <w:t xml:space="preserve"> </w:t>
            </w:r>
            <w:r w:rsidR="00CD3697">
              <w:rPr>
                <w:color w:val="000000"/>
                <w:sz w:val="20"/>
                <w:szCs w:val="20"/>
                <w:lang w:val="hr"/>
              </w:rPr>
              <w:t>u</w:t>
            </w:r>
            <w:r w:rsidRPr="002B5CAB">
              <w:rPr>
                <w:color w:val="000000"/>
                <w:sz w:val="20"/>
                <w:szCs w:val="20"/>
                <w:lang w:val="hr"/>
              </w:rPr>
              <w:t xml:space="preserve"> </w:t>
            </w:r>
            <w:proofErr w:type="spellStart"/>
            <w:r w:rsidRPr="00CD3697">
              <w:rPr>
                <w:b/>
                <w:bCs/>
                <w:color w:val="000000"/>
                <w:sz w:val="20"/>
                <w:szCs w:val="20"/>
                <w:lang w:val="hr"/>
              </w:rPr>
              <w:t>SpeedB</w:t>
            </w:r>
            <w:proofErr w:type="spellEnd"/>
            <w:r w:rsidRPr="002B5CAB">
              <w:rPr>
                <w:color w:val="000000"/>
                <w:sz w:val="20"/>
                <w:szCs w:val="20"/>
                <w:lang w:val="hr"/>
              </w:rPr>
              <w:t xml:space="preserve">, a treći </w:t>
            </w:r>
            <w:proofErr w:type="spellStart"/>
            <w:r w:rsidRPr="002B5CAB">
              <w:rPr>
                <w:color w:val="000000"/>
                <w:sz w:val="20"/>
                <w:szCs w:val="20"/>
                <w:lang w:val="hr"/>
              </w:rPr>
              <w:t>float</w:t>
            </w:r>
            <w:proofErr w:type="spellEnd"/>
            <w:r w:rsidRPr="002B5CAB">
              <w:rPr>
                <w:color w:val="000000"/>
                <w:sz w:val="20"/>
                <w:szCs w:val="20"/>
                <w:lang w:val="hr"/>
              </w:rPr>
              <w:t xml:space="preserve"> </w:t>
            </w:r>
            <w:r w:rsidR="00CD3697">
              <w:rPr>
                <w:color w:val="000000"/>
                <w:sz w:val="20"/>
                <w:szCs w:val="20"/>
                <w:lang w:val="hr"/>
              </w:rPr>
              <w:t>u</w:t>
            </w:r>
            <w:r w:rsidRPr="002B5CAB">
              <w:rPr>
                <w:color w:val="000000"/>
                <w:sz w:val="20"/>
                <w:szCs w:val="20"/>
                <w:lang w:val="hr"/>
              </w:rPr>
              <w:t xml:space="preserve"> </w:t>
            </w:r>
            <w:r w:rsidRPr="00CD3697">
              <w:rPr>
                <w:b/>
                <w:bCs/>
                <w:color w:val="000000"/>
                <w:sz w:val="20"/>
                <w:szCs w:val="20"/>
                <w:lang w:val="hr"/>
              </w:rPr>
              <w:t>Time</w:t>
            </w:r>
            <w:r w:rsidR="00CD3697">
              <w:rPr>
                <w:color w:val="000000"/>
                <w:sz w:val="20"/>
                <w:szCs w:val="20"/>
                <w:lang w:val="hr"/>
              </w:rPr>
              <w:t>,</w:t>
            </w:r>
            <w:r w:rsidRPr="002B5CAB">
              <w:rPr>
                <w:color w:val="000000"/>
                <w:sz w:val="20"/>
                <w:szCs w:val="20"/>
                <w:lang w:val="hr"/>
              </w:rPr>
              <w:t xml:space="preserve"> </w:t>
            </w:r>
            <w:r w:rsidR="00CD3697">
              <w:rPr>
                <w:color w:val="000000"/>
                <w:sz w:val="20"/>
                <w:szCs w:val="20"/>
                <w:lang w:val="hr"/>
              </w:rPr>
              <w:t>a zatim</w:t>
            </w:r>
            <w:r w:rsidRPr="002B5CAB">
              <w:rPr>
                <w:color w:val="000000"/>
                <w:sz w:val="20"/>
                <w:szCs w:val="20"/>
                <w:lang w:val="hr"/>
              </w:rPr>
              <w:t xml:space="preserve"> kliknite </w:t>
            </w:r>
            <w:r w:rsidR="00CD3697">
              <w:rPr>
                <w:color w:val="000000"/>
                <w:sz w:val="20"/>
                <w:szCs w:val="20"/>
                <w:lang w:val="hr"/>
              </w:rPr>
              <w:t xml:space="preserve">na gumb </w:t>
            </w:r>
            <w:r w:rsidR="00CD3697" w:rsidRPr="00CD3697">
              <w:rPr>
                <w:b/>
                <w:bCs/>
                <w:color w:val="000000"/>
                <w:sz w:val="20"/>
                <w:szCs w:val="20"/>
                <w:lang w:val="hr"/>
              </w:rPr>
              <w:t>O</w:t>
            </w:r>
            <w:r w:rsidR="00CD3697">
              <w:rPr>
                <w:b/>
                <w:bCs/>
                <w:color w:val="000000"/>
                <w:sz w:val="20"/>
                <w:szCs w:val="20"/>
                <w:lang w:val="hr"/>
              </w:rPr>
              <w:t>K</w:t>
            </w:r>
            <w:r w:rsidRPr="002B5CAB">
              <w:rPr>
                <w:color w:val="000000"/>
                <w:sz w:val="20"/>
                <w:szCs w:val="20"/>
                <w:lang w:val="hr"/>
              </w:rPr>
              <w:t>.</w:t>
            </w:r>
          </w:p>
          <w:p w14:paraId="0BFD8AD4" w14:textId="61B5166D" w:rsidR="000F1393" w:rsidRPr="002B5CAB" w:rsidRDefault="008A44EC" w:rsidP="000F1393">
            <w:pPr>
              <w:pStyle w:val="p2"/>
              <w:rPr>
                <w:bCs/>
                <w:color w:val="000000"/>
                <w:szCs w:val="20"/>
                <w:lang w:val="en-GB"/>
              </w:rPr>
            </w:pPr>
            <w:r>
              <w:rPr>
                <w:bCs/>
                <w:noProof/>
                <w:color w:val="000000"/>
                <w:szCs w:val="20"/>
                <w:lang w:val="en-GB"/>
              </w:rPr>
              <w:drawing>
                <wp:inline distT="0" distB="0" distL="0" distR="0" wp14:anchorId="7B2A391F" wp14:editId="2CAA5136">
                  <wp:extent cx="2877312" cy="1943058"/>
                  <wp:effectExtent l="0" t="0" r="0" b="635"/>
                  <wp:docPr id="37" name="Slika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Slika 37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2067" cy="1959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7DE607F" w14:textId="77777777" w:rsidR="00713A8F" w:rsidRPr="002B5CAB" w:rsidRDefault="00713A8F" w:rsidP="000F1393">
            <w:pPr>
              <w:pStyle w:val="p2"/>
              <w:rPr>
                <w:bCs/>
                <w:color w:val="000000"/>
                <w:szCs w:val="20"/>
                <w:lang w:val="en-GB"/>
              </w:rPr>
            </w:pPr>
          </w:p>
          <w:p w14:paraId="18C39B2B" w14:textId="0A9DBE23" w:rsidR="000F1393" w:rsidRPr="002B5CAB" w:rsidRDefault="00DA2893" w:rsidP="000F1393">
            <w:pPr>
              <w:pStyle w:val="p2"/>
              <w:rPr>
                <w:rFonts w:asciiTheme="minorHAnsi" w:hAnsiTheme="minorHAnsi" w:cstheme="minorHAnsi"/>
                <w:bCs/>
                <w:color w:val="000000"/>
                <w:sz w:val="20"/>
                <w:szCs w:val="20"/>
                <w:lang w:val="en-GB"/>
              </w:rPr>
            </w:pPr>
            <w:r w:rsidRPr="002B5CAB">
              <w:rPr>
                <w:color w:val="000000"/>
                <w:sz w:val="20"/>
                <w:szCs w:val="20"/>
                <w:lang w:val="hr"/>
              </w:rPr>
              <w:t xml:space="preserve">Osnovna ideja je dobiti SpeedA i SpeedB vrijednosti (prihvatljiv raspon: -255 do 255), </w:t>
            </w:r>
            <w:r w:rsidR="00CD3697">
              <w:rPr>
                <w:color w:val="000000"/>
                <w:sz w:val="20"/>
                <w:szCs w:val="20"/>
                <w:lang w:val="hr"/>
              </w:rPr>
              <w:t xml:space="preserve">zatim </w:t>
            </w:r>
            <w:r w:rsidRPr="002B5CAB">
              <w:rPr>
                <w:color w:val="000000"/>
                <w:sz w:val="20"/>
                <w:szCs w:val="20"/>
                <w:lang w:val="hr"/>
              </w:rPr>
              <w:t xml:space="preserve">provjeriti je li </w:t>
            </w:r>
            <w:r w:rsidR="00CD3697">
              <w:rPr>
                <w:color w:val="000000"/>
                <w:sz w:val="20"/>
                <w:szCs w:val="20"/>
                <w:lang w:val="hr"/>
              </w:rPr>
              <w:t>koji od brojeva</w:t>
            </w:r>
            <w:r w:rsidRPr="002B5CAB">
              <w:rPr>
                <w:color w:val="000000"/>
                <w:sz w:val="20"/>
                <w:szCs w:val="20"/>
                <w:lang w:val="hr"/>
              </w:rPr>
              <w:t xml:space="preserve"> negativ</w:t>
            </w:r>
            <w:r w:rsidR="00CD3697">
              <w:rPr>
                <w:color w:val="000000"/>
                <w:sz w:val="20"/>
                <w:szCs w:val="20"/>
                <w:lang w:val="hr"/>
              </w:rPr>
              <w:t>a</w:t>
            </w:r>
            <w:r w:rsidRPr="002B5CAB">
              <w:rPr>
                <w:color w:val="000000"/>
                <w:sz w:val="20"/>
                <w:szCs w:val="20"/>
                <w:lang w:val="hr"/>
              </w:rPr>
              <w:t>n (ili ob</w:t>
            </w:r>
            <w:r w:rsidR="00CD3697">
              <w:rPr>
                <w:color w:val="000000"/>
                <w:sz w:val="20"/>
                <w:szCs w:val="20"/>
                <w:lang w:val="hr"/>
              </w:rPr>
              <w:t>a</w:t>
            </w:r>
            <w:r w:rsidRPr="002B5CAB">
              <w:rPr>
                <w:color w:val="000000"/>
                <w:sz w:val="20"/>
                <w:szCs w:val="20"/>
                <w:lang w:val="hr"/>
              </w:rPr>
              <w:t xml:space="preserve">) i ako jest - preokrenuti smjer postavljanjem </w:t>
            </w:r>
            <w:r w:rsidR="00CD3697">
              <w:rPr>
                <w:color w:val="000000"/>
                <w:sz w:val="20"/>
                <w:szCs w:val="20"/>
                <w:lang w:val="hr"/>
              </w:rPr>
              <w:t>vrijednosti za odgovarajući pin</w:t>
            </w:r>
            <w:r w:rsidRPr="002B5CAB">
              <w:rPr>
                <w:color w:val="000000"/>
                <w:sz w:val="20"/>
                <w:szCs w:val="20"/>
                <w:lang w:val="hr"/>
              </w:rPr>
              <w:t xml:space="preserve">. </w:t>
            </w:r>
            <w:r w:rsidR="00CD3697">
              <w:rPr>
                <w:color w:val="000000"/>
                <w:sz w:val="20"/>
                <w:szCs w:val="20"/>
                <w:lang w:val="hr"/>
              </w:rPr>
              <w:t>Z</w:t>
            </w:r>
            <w:r w:rsidRPr="002B5CAB">
              <w:rPr>
                <w:color w:val="000000"/>
                <w:sz w:val="20"/>
                <w:szCs w:val="20"/>
                <w:lang w:val="hr"/>
              </w:rPr>
              <w:t>a po</w:t>
            </w:r>
            <w:r w:rsidR="00CD3697">
              <w:rPr>
                <w:color w:val="000000"/>
                <w:sz w:val="20"/>
                <w:szCs w:val="20"/>
                <w:lang w:val="hr"/>
              </w:rPr>
              <w:t>kretanje</w:t>
            </w:r>
            <w:r w:rsidRPr="002B5CAB">
              <w:rPr>
                <w:color w:val="000000"/>
                <w:sz w:val="20"/>
                <w:szCs w:val="20"/>
                <w:lang w:val="hr"/>
              </w:rPr>
              <w:t xml:space="preserve"> motora morate koristiti apsolutnu vrijednost na PWM pinu.</w:t>
            </w:r>
          </w:p>
          <w:p w14:paraId="03E12512" w14:textId="6F57D284" w:rsidR="000F1393" w:rsidRPr="002B5CAB" w:rsidRDefault="000F1393" w:rsidP="000F1393">
            <w:pPr>
              <w:pStyle w:val="p2"/>
              <w:rPr>
                <w:rFonts w:asciiTheme="minorHAnsi" w:hAnsiTheme="minorHAnsi" w:cstheme="minorHAnsi"/>
                <w:bCs/>
                <w:color w:val="000000"/>
                <w:sz w:val="20"/>
                <w:szCs w:val="20"/>
                <w:lang w:val="en-GB"/>
              </w:rPr>
            </w:pPr>
          </w:p>
          <w:p w14:paraId="17340DE3" w14:textId="24A96809" w:rsidR="000F1393" w:rsidRPr="002B5CAB" w:rsidRDefault="008A44EC" w:rsidP="000F1393">
            <w:pPr>
              <w:pStyle w:val="p2"/>
              <w:rPr>
                <w:rFonts w:asciiTheme="minorHAnsi" w:hAnsiTheme="minorHAnsi" w:cstheme="minorHAnsi"/>
                <w:bCs/>
                <w:color w:val="000000"/>
                <w:sz w:val="20"/>
                <w:szCs w:val="20"/>
                <w:lang w:val="en-GB"/>
              </w:rPr>
            </w:pPr>
            <w:r>
              <w:rPr>
                <w:rFonts w:asciiTheme="minorHAnsi" w:hAnsiTheme="minorHAnsi" w:cstheme="minorHAnsi"/>
                <w:bCs/>
                <w:noProof/>
                <w:color w:val="000000"/>
                <w:sz w:val="20"/>
                <w:szCs w:val="20"/>
                <w:lang w:val="en-GB"/>
              </w:rPr>
              <w:drawing>
                <wp:inline distT="0" distB="0" distL="0" distR="0" wp14:anchorId="1208E7A1" wp14:editId="5D8B3948">
                  <wp:extent cx="4624261" cy="3797808"/>
                  <wp:effectExtent l="0" t="0" r="5080" b="0"/>
                  <wp:docPr id="38" name="Slika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Slika 38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44487" cy="38144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3E41EDC" w14:textId="77777777" w:rsidR="00713A8F" w:rsidRPr="002B5CAB" w:rsidRDefault="00713A8F" w:rsidP="000F1393">
            <w:pPr>
              <w:pStyle w:val="p2"/>
              <w:rPr>
                <w:rFonts w:asciiTheme="minorHAnsi" w:hAnsiTheme="minorHAnsi" w:cstheme="minorHAnsi"/>
                <w:bCs/>
                <w:color w:val="000000"/>
                <w:sz w:val="20"/>
                <w:szCs w:val="20"/>
                <w:lang w:val="en-GB"/>
              </w:rPr>
            </w:pPr>
          </w:p>
          <w:p w14:paraId="2463182D" w14:textId="26F19D7C" w:rsidR="000F1393" w:rsidRPr="002B5CAB" w:rsidRDefault="000F1393" w:rsidP="000F1393">
            <w:pPr>
              <w:pStyle w:val="p2"/>
              <w:rPr>
                <w:rFonts w:asciiTheme="minorHAnsi" w:hAnsiTheme="minorHAnsi" w:cstheme="minorHAnsi"/>
                <w:bCs/>
                <w:color w:val="000000"/>
                <w:szCs w:val="20"/>
                <w:lang w:val="en-GB"/>
              </w:rPr>
            </w:pPr>
            <w:r w:rsidRPr="002B5CAB">
              <w:rPr>
                <w:color w:val="000000"/>
                <w:sz w:val="20"/>
                <w:szCs w:val="20"/>
                <w:lang w:val="hr"/>
              </w:rPr>
              <w:lastRenderedPageBreak/>
              <w:t>Dakle, pokušajmo po</w:t>
            </w:r>
            <w:r w:rsidR="00CD3697">
              <w:rPr>
                <w:color w:val="000000"/>
                <w:sz w:val="20"/>
                <w:szCs w:val="20"/>
                <w:lang w:val="hr"/>
              </w:rPr>
              <w:t>krenuti našeg</w:t>
            </w:r>
            <w:r w:rsidRPr="002B5CAB">
              <w:rPr>
                <w:color w:val="000000"/>
                <w:sz w:val="20"/>
                <w:szCs w:val="20"/>
                <w:lang w:val="hr"/>
              </w:rPr>
              <w:t xml:space="preserve"> robota s</w:t>
            </w:r>
            <w:r w:rsidR="00CD3697">
              <w:rPr>
                <w:color w:val="000000"/>
                <w:sz w:val="20"/>
                <w:szCs w:val="20"/>
                <w:lang w:val="hr"/>
              </w:rPr>
              <w:t>ljedećim</w:t>
            </w:r>
            <w:r w:rsidRPr="002B5CAB">
              <w:rPr>
                <w:color w:val="000000"/>
                <w:sz w:val="20"/>
                <w:szCs w:val="20"/>
                <w:lang w:val="hr"/>
              </w:rPr>
              <w:t xml:space="preserve"> blokovima.</w:t>
            </w:r>
            <w:r w:rsidRPr="002B5CAB">
              <w:rPr>
                <w:color w:val="000000"/>
                <w:szCs w:val="20"/>
                <w:lang w:val="hr"/>
              </w:rPr>
              <w:br/>
            </w:r>
            <w:r w:rsidR="0018343F">
              <w:rPr>
                <w:noProof/>
                <w:color w:val="000000"/>
                <w:szCs w:val="20"/>
                <w:lang w:val="hr"/>
              </w:rPr>
              <w:drawing>
                <wp:inline distT="0" distB="0" distL="0" distR="0" wp14:anchorId="4232494F" wp14:editId="54D3D370">
                  <wp:extent cx="3419856" cy="2283932"/>
                  <wp:effectExtent l="0" t="0" r="0" b="2540"/>
                  <wp:docPr id="39" name="Slika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Slika 39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34115" cy="2293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DDFBABC" w14:textId="6C6B9859" w:rsidR="00DA2893" w:rsidRPr="002B5CAB" w:rsidRDefault="00DA2893" w:rsidP="000F1393">
            <w:pPr>
              <w:pStyle w:val="p2"/>
              <w:rPr>
                <w:rFonts w:asciiTheme="minorHAnsi" w:hAnsiTheme="minorHAnsi" w:cstheme="minorHAnsi"/>
                <w:bCs/>
                <w:color w:val="000000"/>
                <w:sz w:val="20"/>
                <w:szCs w:val="20"/>
                <w:lang w:val="en-GB"/>
              </w:rPr>
            </w:pPr>
            <w:r w:rsidRPr="002B5CAB">
              <w:rPr>
                <w:color w:val="000000"/>
                <w:sz w:val="20"/>
                <w:szCs w:val="20"/>
                <w:lang w:val="hr"/>
              </w:rPr>
              <w:t>Posljednj</w:t>
            </w:r>
            <w:r w:rsidR="00CD3697">
              <w:rPr>
                <w:color w:val="000000"/>
                <w:sz w:val="20"/>
                <w:szCs w:val="20"/>
                <w:lang w:val="hr"/>
              </w:rPr>
              <w:t xml:space="preserve">i stop blok </w:t>
            </w:r>
            <w:r w:rsidRPr="002B5CAB">
              <w:rPr>
                <w:color w:val="000000"/>
                <w:sz w:val="20"/>
                <w:szCs w:val="20"/>
                <w:lang w:val="hr"/>
              </w:rPr>
              <w:t>je u</w:t>
            </w:r>
            <w:r w:rsidR="00CD3697">
              <w:rPr>
                <w:color w:val="000000"/>
                <w:sz w:val="20"/>
                <w:szCs w:val="20"/>
                <w:lang w:val="hr"/>
              </w:rPr>
              <w:t xml:space="preserve"> </w:t>
            </w:r>
            <w:proofErr w:type="spellStart"/>
            <w:r w:rsidR="00CD3697">
              <w:rPr>
                <w:color w:val="000000"/>
                <w:sz w:val="20"/>
                <w:szCs w:val="20"/>
                <w:lang w:val="hr"/>
              </w:rPr>
              <w:t>beskoačnoj</w:t>
            </w:r>
            <w:proofErr w:type="spellEnd"/>
            <w:r w:rsidRPr="002B5CAB">
              <w:rPr>
                <w:color w:val="000000"/>
                <w:sz w:val="20"/>
                <w:szCs w:val="20"/>
                <w:lang w:val="hr"/>
              </w:rPr>
              <w:t xml:space="preserve"> petlji</w:t>
            </w:r>
            <w:r w:rsidR="00CD3697">
              <w:rPr>
                <w:color w:val="000000"/>
                <w:sz w:val="20"/>
                <w:szCs w:val="20"/>
                <w:lang w:val="hr"/>
              </w:rPr>
              <w:t xml:space="preserve"> čime se završava kretanje robota</w:t>
            </w:r>
            <w:r w:rsidRPr="002B5CAB">
              <w:rPr>
                <w:color w:val="000000"/>
                <w:sz w:val="20"/>
                <w:szCs w:val="20"/>
                <w:lang w:val="hr"/>
              </w:rPr>
              <w:t>.</w:t>
            </w:r>
          </w:p>
          <w:p w14:paraId="2A6015E6" w14:textId="77777777" w:rsidR="00DA2893" w:rsidRPr="002B5CAB" w:rsidRDefault="00DA2893" w:rsidP="000F1393">
            <w:pPr>
              <w:pStyle w:val="p2"/>
              <w:rPr>
                <w:rFonts w:asciiTheme="minorHAnsi" w:hAnsiTheme="minorHAnsi" w:cstheme="minorHAnsi"/>
                <w:bCs/>
                <w:color w:val="000000"/>
                <w:sz w:val="20"/>
                <w:szCs w:val="20"/>
                <w:lang w:val="en-GB"/>
              </w:rPr>
            </w:pPr>
          </w:p>
          <w:p w14:paraId="08A33990" w14:textId="1E5B39EB" w:rsidR="000F1393" w:rsidRPr="002B5CAB" w:rsidRDefault="00DA2893" w:rsidP="000F1393">
            <w:pPr>
              <w:pStyle w:val="p2"/>
              <w:rPr>
                <w:rFonts w:asciiTheme="minorHAnsi" w:hAnsiTheme="minorHAnsi" w:cstheme="minorHAnsi"/>
                <w:bCs/>
                <w:color w:val="000000"/>
                <w:sz w:val="20"/>
                <w:szCs w:val="20"/>
                <w:lang w:val="en-GB"/>
              </w:rPr>
            </w:pPr>
            <w:r w:rsidRPr="002B5CAB">
              <w:rPr>
                <w:color w:val="000000"/>
                <w:sz w:val="20"/>
                <w:szCs w:val="20"/>
                <w:lang w:val="hr"/>
              </w:rPr>
              <w:t xml:space="preserve">Promijenite vrijednosti u bloku </w:t>
            </w:r>
            <w:proofErr w:type="spellStart"/>
            <w:r w:rsidR="00CD3697" w:rsidRPr="00CD3697">
              <w:rPr>
                <w:b/>
                <w:bCs/>
                <w:color w:val="000000"/>
                <w:sz w:val="20"/>
                <w:szCs w:val="20"/>
                <w:lang w:val="hr"/>
              </w:rPr>
              <w:t>Drive</w:t>
            </w:r>
            <w:proofErr w:type="spellEnd"/>
            <w:r w:rsidRPr="002B5CAB">
              <w:rPr>
                <w:color w:val="000000"/>
                <w:sz w:val="20"/>
                <w:szCs w:val="20"/>
                <w:lang w:val="hr"/>
              </w:rPr>
              <w:t xml:space="preserve">, </w:t>
            </w:r>
            <w:r w:rsidR="00CD3697">
              <w:rPr>
                <w:color w:val="000000"/>
                <w:sz w:val="20"/>
                <w:szCs w:val="20"/>
                <w:lang w:val="hr"/>
              </w:rPr>
              <w:t xml:space="preserve">a zatim </w:t>
            </w:r>
            <w:r w:rsidRPr="002B5CAB">
              <w:rPr>
                <w:color w:val="000000"/>
                <w:sz w:val="20"/>
                <w:szCs w:val="20"/>
                <w:lang w:val="hr"/>
              </w:rPr>
              <w:t xml:space="preserve">prenesite svoj program </w:t>
            </w:r>
            <w:r w:rsidR="00CD3697">
              <w:rPr>
                <w:color w:val="000000"/>
                <w:sz w:val="20"/>
                <w:szCs w:val="20"/>
                <w:lang w:val="hr"/>
              </w:rPr>
              <w:t>u</w:t>
            </w:r>
            <w:r w:rsidRPr="002B5CAB">
              <w:rPr>
                <w:color w:val="000000"/>
                <w:sz w:val="20"/>
                <w:szCs w:val="20"/>
                <w:lang w:val="hr"/>
              </w:rPr>
              <w:t xml:space="preserve"> Arduino UNO i</w:t>
            </w:r>
            <w:r w:rsidR="00CD3697">
              <w:rPr>
                <w:color w:val="000000"/>
                <w:sz w:val="20"/>
                <w:szCs w:val="20"/>
                <w:lang w:val="hr"/>
              </w:rPr>
              <w:t xml:space="preserve"> promatrajte</w:t>
            </w:r>
            <w:r w:rsidR="0043298C" w:rsidRPr="002B5CAB">
              <w:rPr>
                <w:color w:val="000000"/>
                <w:sz w:val="20"/>
                <w:szCs w:val="20"/>
                <w:lang w:val="hr"/>
              </w:rPr>
              <w:t xml:space="preserve"> koliko brzo se </w:t>
            </w:r>
            <w:r w:rsidR="00CD3697">
              <w:rPr>
                <w:color w:val="000000"/>
                <w:sz w:val="20"/>
                <w:szCs w:val="20"/>
                <w:lang w:val="hr"/>
              </w:rPr>
              <w:t xml:space="preserve">kreće </w:t>
            </w:r>
            <w:r w:rsidR="0043298C" w:rsidRPr="002B5CAB">
              <w:rPr>
                <w:color w:val="000000"/>
                <w:sz w:val="20"/>
                <w:szCs w:val="20"/>
                <w:lang w:val="hr"/>
              </w:rPr>
              <w:t>vaš robot.</w:t>
            </w:r>
            <w:r w:rsidRPr="002B5CAB">
              <w:rPr>
                <w:color w:val="000000"/>
                <w:sz w:val="20"/>
                <w:szCs w:val="20"/>
                <w:lang w:val="hr"/>
              </w:rPr>
              <w:br/>
            </w:r>
          </w:p>
          <w:p w14:paraId="78E3FA2A" w14:textId="79DD8969" w:rsidR="000F1393" w:rsidRPr="002B5CAB" w:rsidRDefault="000F1393" w:rsidP="000F1393">
            <w:pPr>
              <w:pStyle w:val="p2"/>
              <w:rPr>
                <w:rFonts w:asciiTheme="minorHAnsi" w:hAnsiTheme="minorHAnsi" w:cstheme="minorHAnsi"/>
                <w:bCs/>
                <w:color w:val="000000"/>
                <w:sz w:val="20"/>
                <w:szCs w:val="20"/>
                <w:lang w:val="en-GB"/>
              </w:rPr>
            </w:pPr>
            <w:r w:rsidRPr="002B5CAB">
              <w:rPr>
                <w:color w:val="000000"/>
                <w:sz w:val="20"/>
                <w:szCs w:val="20"/>
                <w:lang w:val="hr"/>
              </w:rPr>
              <w:t>Sada ste spremni koristiti svo</w:t>
            </w:r>
            <w:r w:rsidR="00CD3697">
              <w:rPr>
                <w:color w:val="000000"/>
                <w:sz w:val="20"/>
                <w:szCs w:val="20"/>
                <w:lang w:val="hr"/>
              </w:rPr>
              <w:t>g</w:t>
            </w:r>
            <w:r w:rsidRPr="002B5CAB">
              <w:rPr>
                <w:color w:val="000000"/>
                <w:sz w:val="20"/>
                <w:szCs w:val="20"/>
                <w:lang w:val="hr"/>
              </w:rPr>
              <w:t xml:space="preserve"> </w:t>
            </w:r>
            <w:proofErr w:type="spellStart"/>
            <w:r w:rsidRPr="002B5CAB">
              <w:rPr>
                <w:color w:val="000000"/>
                <w:sz w:val="20"/>
                <w:szCs w:val="20"/>
                <w:lang w:val="hr"/>
              </w:rPr>
              <w:t>ARTIEbot</w:t>
            </w:r>
            <w:r w:rsidR="00CD3697">
              <w:rPr>
                <w:color w:val="000000"/>
                <w:sz w:val="20"/>
                <w:szCs w:val="20"/>
                <w:lang w:val="hr"/>
              </w:rPr>
              <w:t>a</w:t>
            </w:r>
            <w:proofErr w:type="spellEnd"/>
            <w:r w:rsidRPr="002B5CAB">
              <w:rPr>
                <w:color w:val="000000"/>
                <w:sz w:val="20"/>
                <w:szCs w:val="20"/>
                <w:lang w:val="hr"/>
              </w:rPr>
              <w:t xml:space="preserve"> u složenijim pr</w:t>
            </w:r>
            <w:r w:rsidR="00CD3697">
              <w:rPr>
                <w:color w:val="000000"/>
                <w:sz w:val="20"/>
                <w:szCs w:val="20"/>
                <w:lang w:val="hr"/>
              </w:rPr>
              <w:t>imjerima</w:t>
            </w:r>
            <w:r w:rsidRPr="002B5CAB">
              <w:rPr>
                <w:color w:val="000000"/>
                <w:sz w:val="20"/>
                <w:szCs w:val="20"/>
                <w:lang w:val="hr"/>
              </w:rPr>
              <w:t xml:space="preserve">, uključujući </w:t>
            </w:r>
            <w:r w:rsidR="00CD3697">
              <w:rPr>
                <w:color w:val="000000"/>
                <w:sz w:val="20"/>
                <w:szCs w:val="20"/>
                <w:lang w:val="hr"/>
              </w:rPr>
              <w:t xml:space="preserve">i one sa </w:t>
            </w:r>
            <w:r w:rsidRPr="002B5CAB">
              <w:rPr>
                <w:color w:val="000000"/>
                <w:sz w:val="20"/>
                <w:szCs w:val="20"/>
                <w:lang w:val="hr"/>
              </w:rPr>
              <w:t>HuskyLens kamer</w:t>
            </w:r>
            <w:r w:rsidR="00CD3697">
              <w:rPr>
                <w:color w:val="000000"/>
                <w:sz w:val="20"/>
                <w:szCs w:val="20"/>
                <w:lang w:val="hr"/>
              </w:rPr>
              <w:t>om</w:t>
            </w:r>
            <w:r w:rsidRPr="002B5CAB">
              <w:rPr>
                <w:color w:val="000000"/>
                <w:sz w:val="20"/>
                <w:szCs w:val="20"/>
                <w:lang w:val="hr"/>
              </w:rPr>
              <w:t>.</w:t>
            </w:r>
          </w:p>
          <w:p w14:paraId="38A7A8BA" w14:textId="77777777" w:rsidR="000F1393" w:rsidRPr="002B5CAB" w:rsidRDefault="000F1393" w:rsidP="000F1393">
            <w:pPr>
              <w:pStyle w:val="p2"/>
              <w:rPr>
                <w:rFonts w:asciiTheme="minorHAnsi" w:hAnsiTheme="minorHAnsi" w:cstheme="minorHAnsi"/>
                <w:bCs/>
                <w:color w:val="000000"/>
                <w:sz w:val="20"/>
                <w:szCs w:val="20"/>
                <w:lang w:val="en-GB"/>
              </w:rPr>
            </w:pPr>
          </w:p>
          <w:p w14:paraId="7B371210" w14:textId="77777777" w:rsidR="00C40D07" w:rsidRPr="002B5CAB" w:rsidRDefault="00C40D07" w:rsidP="00652B04">
            <w:pPr>
              <w:pStyle w:val="p2"/>
              <w:rPr>
                <w:bCs/>
                <w:color w:val="000000"/>
                <w:szCs w:val="20"/>
                <w:lang w:val="en-GB"/>
              </w:rPr>
            </w:pPr>
          </w:p>
        </w:tc>
      </w:tr>
      <w:tr w:rsidR="00BD5282" w:rsidRPr="002B5CAB" w14:paraId="674192A2" w14:textId="77777777" w:rsidTr="00BD5282">
        <w:trPr>
          <w:trHeight w:val="210"/>
        </w:trPr>
        <w:tc>
          <w:tcPr>
            <w:tcW w:w="5000" w:type="pct"/>
            <w:tcBorders>
              <w:top w:val="single" w:sz="4" w:space="0" w:color="auto"/>
              <w:bottom w:val="nil"/>
            </w:tcBorders>
            <w:vAlign w:val="center"/>
          </w:tcPr>
          <w:p w14:paraId="0A1A8031" w14:textId="5F69255E" w:rsidR="00BD5282" w:rsidRPr="002B5CAB" w:rsidRDefault="00C40D07" w:rsidP="00BD5282">
            <w:pPr>
              <w:jc w:val="center"/>
              <w:rPr>
                <w:rFonts w:cs="Arial"/>
                <w:b/>
                <w:bCs/>
                <w:szCs w:val="20"/>
                <w:lang w:val="en-GB"/>
              </w:rPr>
            </w:pPr>
            <w:r w:rsidRPr="002B5CAB">
              <w:rPr>
                <w:b/>
                <w:szCs w:val="20"/>
                <w:lang w:val="hr"/>
              </w:rPr>
              <w:lastRenderedPageBreak/>
              <w:t>ZAKLJUČAK</w:t>
            </w:r>
          </w:p>
          <w:p w14:paraId="5FCB7118" w14:textId="77777777" w:rsidR="00294143" w:rsidRPr="002B5CAB" w:rsidRDefault="00294143" w:rsidP="00BD5282">
            <w:pPr>
              <w:jc w:val="center"/>
              <w:rPr>
                <w:rFonts w:cs="Arial"/>
                <w:b/>
                <w:bCs/>
                <w:szCs w:val="20"/>
                <w:lang w:val="en-GB"/>
              </w:rPr>
            </w:pPr>
          </w:p>
          <w:p w14:paraId="69B1DB93" w14:textId="44F626FB" w:rsidR="001413C5" w:rsidRPr="002B5CAB" w:rsidRDefault="002B5DFF" w:rsidP="00E62FBF">
            <w:pPr>
              <w:jc w:val="left"/>
              <w:rPr>
                <w:rFonts w:cs="Arial"/>
                <w:szCs w:val="20"/>
                <w:lang w:val="en-GB"/>
              </w:rPr>
            </w:pPr>
            <w:r w:rsidRPr="002B5CAB">
              <w:rPr>
                <w:szCs w:val="20"/>
                <w:lang w:val="hr"/>
              </w:rPr>
              <w:t xml:space="preserve">Budimo iskreni, roboti su cool. Oni će </w:t>
            </w:r>
            <w:r w:rsidR="00CD3697">
              <w:rPr>
                <w:szCs w:val="20"/>
                <w:lang w:val="hr"/>
              </w:rPr>
              <w:t>možda</w:t>
            </w:r>
            <w:r w:rsidRPr="002B5CAB">
              <w:rPr>
                <w:szCs w:val="20"/>
                <w:lang w:val="hr"/>
              </w:rPr>
              <w:t xml:space="preserve"> </w:t>
            </w:r>
            <w:r w:rsidR="00CD3697">
              <w:rPr>
                <w:szCs w:val="20"/>
                <w:lang w:val="hr"/>
              </w:rPr>
              <w:t xml:space="preserve">upravljati </w:t>
            </w:r>
            <w:r w:rsidRPr="002B5CAB">
              <w:rPr>
                <w:szCs w:val="20"/>
                <w:lang w:val="hr"/>
              </w:rPr>
              <w:t>svijet</w:t>
            </w:r>
            <w:r w:rsidR="00CD3697">
              <w:rPr>
                <w:szCs w:val="20"/>
                <w:lang w:val="hr"/>
              </w:rPr>
              <w:t>om</w:t>
            </w:r>
            <w:r w:rsidRPr="002B5CAB">
              <w:rPr>
                <w:szCs w:val="20"/>
                <w:lang w:val="hr"/>
              </w:rPr>
              <w:t xml:space="preserve"> jednog dana, i nadamo se da će u to</w:t>
            </w:r>
            <w:r w:rsidR="00CD3697">
              <w:rPr>
                <w:szCs w:val="20"/>
                <w:lang w:val="hr"/>
              </w:rPr>
              <w:t>m</w:t>
            </w:r>
            <w:r w:rsidRPr="002B5CAB">
              <w:rPr>
                <w:szCs w:val="20"/>
                <w:lang w:val="hr"/>
              </w:rPr>
              <w:t xml:space="preserve"> </w:t>
            </w:r>
            <w:r w:rsidR="00CD3697">
              <w:rPr>
                <w:szCs w:val="20"/>
                <w:lang w:val="hr"/>
              </w:rPr>
              <w:t>trenutku imati milosti prema</w:t>
            </w:r>
            <w:r w:rsidRPr="002B5CAB">
              <w:rPr>
                <w:szCs w:val="20"/>
                <w:lang w:val="hr"/>
              </w:rPr>
              <w:t xml:space="preserve"> svoj</w:t>
            </w:r>
            <w:r w:rsidR="00CD3697">
              <w:rPr>
                <w:szCs w:val="20"/>
                <w:lang w:val="hr"/>
              </w:rPr>
              <w:t>im</w:t>
            </w:r>
            <w:r w:rsidRPr="002B5CAB">
              <w:rPr>
                <w:szCs w:val="20"/>
                <w:lang w:val="hr"/>
              </w:rPr>
              <w:t xml:space="preserve"> s</w:t>
            </w:r>
            <w:r w:rsidR="00CD3697">
              <w:rPr>
                <w:szCs w:val="20"/>
                <w:lang w:val="hr"/>
              </w:rPr>
              <w:t>labašnim tvorcima</w:t>
            </w:r>
            <w:r w:rsidRPr="002B5CAB">
              <w:rPr>
                <w:szCs w:val="20"/>
                <w:lang w:val="hr"/>
              </w:rPr>
              <w:t xml:space="preserve"> (</w:t>
            </w:r>
            <w:r w:rsidR="00CD3697">
              <w:rPr>
                <w:szCs w:val="20"/>
                <w:lang w:val="hr"/>
              </w:rPr>
              <w:t>inženjerima robotike</w:t>
            </w:r>
            <w:r w:rsidRPr="002B5CAB">
              <w:rPr>
                <w:szCs w:val="20"/>
                <w:lang w:val="hr"/>
              </w:rPr>
              <w:t xml:space="preserve">) i pomoći nam izgraditi </w:t>
            </w:r>
            <w:r w:rsidR="00CD3697">
              <w:rPr>
                <w:szCs w:val="20"/>
                <w:lang w:val="hr"/>
              </w:rPr>
              <w:t>raj</w:t>
            </w:r>
            <w:r w:rsidR="00F5336C">
              <w:rPr>
                <w:szCs w:val="20"/>
                <w:lang w:val="hr"/>
              </w:rPr>
              <w:t xml:space="preserve"> u </w:t>
            </w:r>
            <w:r w:rsidRPr="002B5CAB">
              <w:rPr>
                <w:szCs w:val="20"/>
                <w:lang w:val="hr"/>
              </w:rPr>
              <w:t xml:space="preserve">svemiru. To je </w:t>
            </w:r>
            <w:r w:rsidR="00CD3697">
              <w:rPr>
                <w:szCs w:val="20"/>
                <w:lang w:val="hr"/>
              </w:rPr>
              <w:t xml:space="preserve">bila </w:t>
            </w:r>
            <w:r w:rsidRPr="002B5CAB">
              <w:rPr>
                <w:szCs w:val="20"/>
                <w:lang w:val="hr"/>
              </w:rPr>
              <w:t>šala</w:t>
            </w:r>
            <w:r w:rsidR="00CD3697">
              <w:rPr>
                <w:szCs w:val="20"/>
                <w:lang w:val="hr"/>
              </w:rPr>
              <w:t xml:space="preserve">, </w:t>
            </w:r>
            <w:r w:rsidRPr="002B5CAB">
              <w:rPr>
                <w:szCs w:val="20"/>
                <w:lang w:val="hr"/>
              </w:rPr>
              <w:t xml:space="preserve">naravno, ali </w:t>
            </w:r>
            <w:r w:rsidR="00CD3697">
              <w:rPr>
                <w:szCs w:val="20"/>
                <w:lang w:val="hr"/>
              </w:rPr>
              <w:t>to zna</w:t>
            </w:r>
            <w:r w:rsidRPr="002B5CAB">
              <w:rPr>
                <w:szCs w:val="20"/>
                <w:lang w:val="hr"/>
              </w:rPr>
              <w:t>.</w:t>
            </w:r>
            <w:r w:rsidR="00E62FBF" w:rsidRPr="002B5CAB">
              <w:rPr>
                <w:rFonts w:cs="Arial"/>
                <w:szCs w:val="20"/>
                <w:lang w:val="en-GB"/>
              </w:rPr>
              <w:t xml:space="preserve"> </w:t>
            </w:r>
          </w:p>
        </w:tc>
      </w:tr>
    </w:tbl>
    <w:p w14:paraId="4F12A9E1" w14:textId="35B2AC0F" w:rsidR="009976FF" w:rsidRPr="002B5CAB" w:rsidRDefault="009976FF">
      <w:pPr>
        <w:rPr>
          <w:szCs w:val="20"/>
          <w:lang w:val="en-GB"/>
        </w:rPr>
      </w:pPr>
    </w:p>
    <w:p w14:paraId="227F881A" w14:textId="77777777" w:rsidR="00565E69" w:rsidRPr="002B5CAB" w:rsidRDefault="00565E69">
      <w:pPr>
        <w:rPr>
          <w:szCs w:val="20"/>
          <w:lang w:val="en-GB"/>
        </w:rPr>
      </w:pPr>
    </w:p>
    <w:p w14:paraId="1A0C09B0" w14:textId="77777777" w:rsidR="00FE6368" w:rsidRPr="002B5CAB" w:rsidRDefault="00FE6368">
      <w:pPr>
        <w:rPr>
          <w:szCs w:val="20"/>
          <w:lang w:val="en-GB"/>
        </w:rPr>
      </w:pPr>
    </w:p>
    <w:tbl>
      <w:tblPr>
        <w:tblW w:w="495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5633"/>
        <w:gridCol w:w="3340"/>
      </w:tblGrid>
      <w:tr w:rsidR="00FE6368" w:rsidRPr="002B5CAB" w14:paraId="260C9033" w14:textId="77777777" w:rsidTr="00FE0B58">
        <w:trPr>
          <w:trHeight w:val="248"/>
        </w:trPr>
        <w:tc>
          <w:tcPr>
            <w:tcW w:w="3139" w:type="pct"/>
          </w:tcPr>
          <w:p w14:paraId="5ADC5C75" w14:textId="77777777" w:rsidR="00FE6368" w:rsidRPr="002B5CAB" w:rsidRDefault="00FE6368" w:rsidP="0024778F">
            <w:pPr>
              <w:pStyle w:val="Razred"/>
              <w:rPr>
                <w:rFonts w:ascii="Times New Roman" w:hAnsi="Times New Roman"/>
                <w:color w:val="auto"/>
                <w:lang w:val="en-GB"/>
              </w:rPr>
            </w:pPr>
            <w:r w:rsidRPr="002B5CAB">
              <w:rPr>
                <w:color w:val="auto"/>
                <w:lang w:val="hr"/>
              </w:rPr>
              <w:t>Metode</w:t>
            </w:r>
          </w:p>
        </w:tc>
        <w:tc>
          <w:tcPr>
            <w:tcW w:w="1861" w:type="pct"/>
          </w:tcPr>
          <w:p w14:paraId="52D3E532" w14:textId="284C7A1F" w:rsidR="00FE6368" w:rsidRPr="002B5CAB" w:rsidRDefault="00CD3697" w:rsidP="0024778F">
            <w:pPr>
              <w:pStyle w:val="Razred"/>
              <w:rPr>
                <w:rFonts w:ascii="Times New Roman" w:hAnsi="Times New Roman"/>
                <w:color w:val="auto"/>
                <w:lang w:val="en-GB"/>
              </w:rPr>
            </w:pPr>
            <w:r>
              <w:rPr>
                <w:color w:val="auto"/>
                <w:lang w:val="hr"/>
              </w:rPr>
              <w:t>Oblici rada</w:t>
            </w:r>
          </w:p>
        </w:tc>
      </w:tr>
      <w:tr w:rsidR="00FE6368" w:rsidRPr="002B5CAB" w14:paraId="26A551D9" w14:textId="77777777" w:rsidTr="00FE0B58">
        <w:trPr>
          <w:trHeight w:val="558"/>
        </w:trPr>
        <w:tc>
          <w:tcPr>
            <w:tcW w:w="3139" w:type="pct"/>
          </w:tcPr>
          <w:p w14:paraId="4B04B09F" w14:textId="6FB27278" w:rsidR="00FE6368" w:rsidRPr="002B5CAB" w:rsidRDefault="00FE6368" w:rsidP="0013273F">
            <w:pPr>
              <w:ind w:left="239" w:hanging="239"/>
              <w:jc w:val="left"/>
              <w:rPr>
                <w:rFonts w:ascii="Times New Roman" w:hAnsi="Times New Roman"/>
                <w:b/>
                <w:i/>
                <w:color w:val="323E4F" w:themeColor="text2" w:themeShade="BF"/>
                <w:szCs w:val="20"/>
                <w:lang w:val="en-GB"/>
              </w:rPr>
            </w:pPr>
            <w:r w:rsidRPr="002B5CAB">
              <w:rPr>
                <w:b/>
                <w:i/>
                <w:color w:val="323E4F" w:themeColor="text2" w:themeShade="BF"/>
                <w:szCs w:val="20"/>
                <w:lang w:val="hr"/>
              </w:rPr>
              <w:t>pre</w:t>
            </w:r>
            <w:r w:rsidR="00CD3697">
              <w:rPr>
                <w:b/>
                <w:i/>
                <w:color w:val="323E4F" w:themeColor="text2" w:themeShade="BF"/>
                <w:szCs w:val="20"/>
                <w:lang w:val="hr"/>
              </w:rPr>
              <w:t>zentacija</w:t>
            </w:r>
            <w:r w:rsidRPr="002B5CAB">
              <w:rPr>
                <w:b/>
                <w:i/>
                <w:color w:val="323E4F" w:themeColor="text2" w:themeShade="BF"/>
                <w:szCs w:val="20"/>
                <w:lang w:val="hr"/>
              </w:rPr>
              <w:t xml:space="preserve">             </w:t>
            </w:r>
          </w:p>
          <w:p w14:paraId="0DF8912B" w14:textId="272093E7" w:rsidR="00FE6368" w:rsidRPr="002B5CAB" w:rsidRDefault="00FE6368" w:rsidP="00FE0B58">
            <w:pPr>
              <w:ind w:left="239" w:hanging="239"/>
              <w:jc w:val="left"/>
              <w:rPr>
                <w:rFonts w:ascii="Times New Roman" w:hAnsi="Times New Roman"/>
                <w:b/>
                <w:i/>
                <w:color w:val="323E4F" w:themeColor="text2" w:themeShade="BF"/>
                <w:szCs w:val="20"/>
                <w:lang w:val="en-GB"/>
              </w:rPr>
            </w:pPr>
            <w:r w:rsidRPr="002B5CAB">
              <w:rPr>
                <w:b/>
                <w:i/>
                <w:color w:val="323E4F" w:themeColor="text2" w:themeShade="BF"/>
                <w:szCs w:val="20"/>
                <w:lang w:val="hr"/>
              </w:rPr>
              <w:t>interaktivna vježba / simulacija na računalu</w:t>
            </w:r>
          </w:p>
        </w:tc>
        <w:tc>
          <w:tcPr>
            <w:tcW w:w="1861" w:type="pct"/>
          </w:tcPr>
          <w:p w14:paraId="70A052EF" w14:textId="77777777" w:rsidR="00FE6368" w:rsidRPr="002B5CAB" w:rsidRDefault="00FE6368" w:rsidP="0013273F">
            <w:pPr>
              <w:jc w:val="left"/>
              <w:rPr>
                <w:rFonts w:ascii="Times New Roman" w:hAnsi="Times New Roman" w:cs="Arial"/>
                <w:b/>
                <w:i/>
                <w:color w:val="323E4F" w:themeColor="text2" w:themeShade="BF"/>
                <w:szCs w:val="20"/>
                <w:lang w:val="en-GB"/>
              </w:rPr>
            </w:pPr>
            <w:r w:rsidRPr="002B5CAB">
              <w:rPr>
                <w:b/>
                <w:i/>
                <w:color w:val="323E4F" w:themeColor="text2" w:themeShade="BF"/>
                <w:szCs w:val="20"/>
                <w:lang w:val="hr"/>
              </w:rPr>
              <w:t>rad u parovima</w:t>
            </w:r>
          </w:p>
          <w:p w14:paraId="519A9DF3" w14:textId="77777777" w:rsidR="00FE6368" w:rsidRPr="002B5CAB" w:rsidRDefault="00FE6368" w:rsidP="0013273F">
            <w:pPr>
              <w:jc w:val="left"/>
              <w:rPr>
                <w:rFonts w:ascii="Times New Roman" w:hAnsi="Times New Roman" w:cs="Arial"/>
                <w:b/>
                <w:i/>
                <w:color w:val="323E4F" w:themeColor="text2" w:themeShade="BF"/>
                <w:szCs w:val="20"/>
                <w:lang w:val="en-GB"/>
              </w:rPr>
            </w:pPr>
            <w:r w:rsidRPr="002B5CAB">
              <w:rPr>
                <w:b/>
                <w:i/>
                <w:color w:val="323E4F" w:themeColor="text2" w:themeShade="BF"/>
                <w:szCs w:val="20"/>
                <w:lang w:val="hr"/>
              </w:rPr>
              <w:t>grupni rad</w:t>
            </w:r>
          </w:p>
          <w:p w14:paraId="33AA4852" w14:textId="77777777" w:rsidR="00FE6368" w:rsidRPr="002B5CAB" w:rsidRDefault="00FE6368" w:rsidP="00C40D07">
            <w:pPr>
              <w:jc w:val="left"/>
              <w:rPr>
                <w:rFonts w:ascii="Times New Roman" w:hAnsi="Times New Roman" w:cs="Arial"/>
                <w:b/>
                <w:i/>
                <w:color w:val="323E4F" w:themeColor="text2" w:themeShade="BF"/>
                <w:szCs w:val="20"/>
                <w:lang w:val="en-GB"/>
              </w:rPr>
            </w:pPr>
          </w:p>
        </w:tc>
      </w:tr>
    </w:tbl>
    <w:p w14:paraId="2F41C66D" w14:textId="77777777" w:rsidR="00642F48" w:rsidRPr="002B5CAB" w:rsidRDefault="00642F48" w:rsidP="00642F48">
      <w:pPr>
        <w:rPr>
          <w:szCs w:val="20"/>
          <w:lang w:val="en-GB"/>
        </w:rPr>
      </w:pPr>
    </w:p>
    <w:p w14:paraId="09662036" w14:textId="764E15C1" w:rsidR="00FE6368" w:rsidRDefault="00FE6368" w:rsidP="00642F48">
      <w:pPr>
        <w:rPr>
          <w:szCs w:val="20"/>
          <w:lang w:val="en-GB"/>
        </w:rPr>
      </w:pPr>
    </w:p>
    <w:p w14:paraId="2CA57D95" w14:textId="63CF8954" w:rsidR="00CD3697" w:rsidRDefault="00CD3697" w:rsidP="00642F48">
      <w:pPr>
        <w:rPr>
          <w:szCs w:val="20"/>
          <w:lang w:val="en-GB"/>
        </w:rPr>
      </w:pPr>
    </w:p>
    <w:p w14:paraId="2BD4514E" w14:textId="77777777" w:rsidR="00CD3697" w:rsidRPr="002B5CAB" w:rsidRDefault="00CD3697" w:rsidP="00642F48">
      <w:pPr>
        <w:rPr>
          <w:szCs w:val="20"/>
          <w:lang w:val="en-GB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9060"/>
      </w:tblGrid>
      <w:tr w:rsidR="00642F48" w:rsidRPr="002B5CAB" w14:paraId="317AA7C4" w14:textId="77777777" w:rsidTr="007765C7">
        <w:tc>
          <w:tcPr>
            <w:tcW w:w="5000" w:type="pct"/>
            <w:tcBorders>
              <w:bottom w:val="nil"/>
            </w:tcBorders>
          </w:tcPr>
          <w:p w14:paraId="2DEE7E93" w14:textId="77777777" w:rsidR="00642F48" w:rsidRPr="002B5CAB" w:rsidRDefault="00652B04" w:rsidP="0024778F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2B5CAB">
              <w:rPr>
                <w:color w:val="323E4F" w:themeColor="text2" w:themeShade="BF"/>
                <w:lang w:val="hr"/>
              </w:rPr>
              <w:t>Materijal:</w:t>
            </w:r>
          </w:p>
        </w:tc>
      </w:tr>
      <w:tr w:rsidR="00642F48" w:rsidRPr="002B5CAB" w14:paraId="63E6ADE5" w14:textId="77777777" w:rsidTr="007765C7">
        <w:tc>
          <w:tcPr>
            <w:tcW w:w="5000" w:type="pct"/>
            <w:tcBorders>
              <w:top w:val="nil"/>
              <w:bottom w:val="single" w:sz="4" w:space="0" w:color="auto"/>
            </w:tcBorders>
          </w:tcPr>
          <w:p w14:paraId="084A6549" w14:textId="51A42C55" w:rsidR="008441B4" w:rsidRPr="002B5CAB" w:rsidRDefault="00000000" w:rsidP="00516554">
            <w:pPr>
              <w:numPr>
                <w:ilvl w:val="0"/>
                <w:numId w:val="3"/>
              </w:numPr>
              <w:jc w:val="left"/>
              <w:rPr>
                <w:rStyle w:val="Hyperlink"/>
                <w:rFonts w:cs="Arial"/>
                <w:color w:val="323E4F" w:themeColor="text2" w:themeShade="BF"/>
                <w:szCs w:val="20"/>
                <w:u w:val="none"/>
                <w:lang w:val="en-GB"/>
              </w:rPr>
            </w:pPr>
            <w:hyperlink r:id="rId26" w:history="1">
              <w:r w:rsidR="0005157E" w:rsidRPr="002B5CAB">
                <w:rPr>
                  <w:rStyle w:val="Hyperlink"/>
                  <w:szCs w:val="20"/>
                  <w:lang w:val="hr"/>
                </w:rPr>
                <w:t>http://mindplus.cc/download-en.html</w:t>
              </w:r>
            </w:hyperlink>
          </w:p>
          <w:p w14:paraId="776B213A" w14:textId="34897819" w:rsidR="00516554" w:rsidRPr="002B5CAB" w:rsidRDefault="00516554" w:rsidP="008441B4">
            <w:pPr>
              <w:ind w:left="720"/>
              <w:jc w:val="left"/>
              <w:rPr>
                <w:rFonts w:cs="Arial"/>
                <w:color w:val="323E4F" w:themeColor="text2" w:themeShade="BF"/>
                <w:szCs w:val="20"/>
                <w:lang w:val="en-GB"/>
              </w:rPr>
            </w:pPr>
          </w:p>
        </w:tc>
      </w:tr>
    </w:tbl>
    <w:p w14:paraId="23AA25E6" w14:textId="77777777" w:rsidR="00642F48" w:rsidRPr="002B5CAB" w:rsidRDefault="00642F48" w:rsidP="00642F48">
      <w:pPr>
        <w:rPr>
          <w:color w:val="323E4F" w:themeColor="text2" w:themeShade="BF"/>
          <w:szCs w:val="20"/>
          <w:lang w:val="en-GB"/>
        </w:rPr>
      </w:pPr>
    </w:p>
    <w:p w14:paraId="517CBE1F" w14:textId="77777777" w:rsidR="00576A26" w:rsidRPr="002B5CAB" w:rsidRDefault="00576A26" w:rsidP="00642F48">
      <w:pPr>
        <w:rPr>
          <w:color w:val="323E4F" w:themeColor="text2" w:themeShade="BF"/>
          <w:szCs w:val="20"/>
          <w:lang w:val="en-GB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9060"/>
      </w:tblGrid>
      <w:tr w:rsidR="004337CD" w:rsidRPr="002B5CAB" w14:paraId="56B5B21F" w14:textId="77777777" w:rsidTr="007765C7">
        <w:trPr>
          <w:trHeight w:val="8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99695BC" w14:textId="4D431A6E" w:rsidR="004337CD" w:rsidRPr="002B5CAB" w:rsidRDefault="00CD3697" w:rsidP="0024778F">
            <w:pPr>
              <w:pStyle w:val="Razred"/>
              <w:rPr>
                <w:color w:val="323E4F" w:themeColor="text2" w:themeShade="BF"/>
                <w:lang w:val="en-GB"/>
              </w:rPr>
            </w:pPr>
            <w:r>
              <w:rPr>
                <w:color w:val="323E4F" w:themeColor="text2" w:themeShade="BF"/>
                <w:lang w:val="hr"/>
              </w:rPr>
              <w:t>Literatura</w:t>
            </w:r>
          </w:p>
          <w:p w14:paraId="60FB2B68" w14:textId="77777777" w:rsidR="004337CD" w:rsidRPr="002B5CAB" w:rsidRDefault="004337CD" w:rsidP="00163595">
            <w:pPr>
              <w:jc w:val="left"/>
              <w:rPr>
                <w:rFonts w:cs="Arial"/>
                <w:color w:val="323E4F" w:themeColor="text2" w:themeShade="BF"/>
                <w:szCs w:val="20"/>
                <w:lang w:val="en-GB"/>
              </w:rPr>
            </w:pPr>
          </w:p>
          <w:p w14:paraId="1EBD1404" w14:textId="77777777" w:rsidR="003A51AB" w:rsidRPr="002B5CAB" w:rsidRDefault="003A51AB" w:rsidP="00652B04">
            <w:pPr>
              <w:numPr>
                <w:ilvl w:val="0"/>
                <w:numId w:val="3"/>
              </w:numPr>
              <w:jc w:val="left"/>
              <w:rPr>
                <w:rFonts w:ascii="Times New Roman" w:hAnsi="Times New Roman" w:cs="Arial"/>
                <w:color w:val="323E4F" w:themeColor="text2" w:themeShade="BF"/>
                <w:szCs w:val="20"/>
                <w:lang w:val="en-GB"/>
              </w:rPr>
            </w:pPr>
          </w:p>
        </w:tc>
      </w:tr>
    </w:tbl>
    <w:p w14:paraId="137F32D8" w14:textId="77777777" w:rsidR="00EC72AA" w:rsidRPr="002B5CAB" w:rsidRDefault="00EC72AA" w:rsidP="00AC2456">
      <w:pPr>
        <w:jc w:val="left"/>
        <w:rPr>
          <w:szCs w:val="20"/>
          <w:lang w:val="en-GB"/>
        </w:rPr>
      </w:pPr>
    </w:p>
    <w:p w14:paraId="11CE4B4F" w14:textId="77777777" w:rsidR="00576A26" w:rsidRPr="002B5CAB" w:rsidRDefault="00576A26" w:rsidP="00AC2456">
      <w:pPr>
        <w:jc w:val="left"/>
        <w:rPr>
          <w:szCs w:val="20"/>
          <w:lang w:val="en-GB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9060"/>
      </w:tblGrid>
      <w:tr w:rsidR="00CC7580" w:rsidRPr="002B5CAB" w14:paraId="54F41377" w14:textId="77777777" w:rsidTr="00782E0A">
        <w:trPr>
          <w:trHeight w:val="332"/>
        </w:trPr>
        <w:tc>
          <w:tcPr>
            <w:tcW w:w="5000" w:type="pct"/>
            <w:tcBorders>
              <w:bottom w:val="single" w:sz="4" w:space="0" w:color="auto"/>
            </w:tcBorders>
            <w:shd w:val="clear" w:color="auto" w:fill="ACB9CA" w:themeFill="text2" w:themeFillTint="66"/>
            <w:vAlign w:val="center"/>
          </w:tcPr>
          <w:p w14:paraId="322BCA13" w14:textId="77777777" w:rsidR="00CC7580" w:rsidRPr="002B5CAB" w:rsidRDefault="00C40D07" w:rsidP="00413395">
            <w:pPr>
              <w:jc w:val="center"/>
              <w:rPr>
                <w:rFonts w:cs="Arial"/>
                <w:color w:val="FFFFFF"/>
                <w:szCs w:val="20"/>
                <w:lang w:val="en-GB"/>
              </w:rPr>
            </w:pPr>
            <w:r w:rsidRPr="002B5CAB">
              <w:rPr>
                <w:b/>
                <w:color w:val="FFFFFF"/>
                <w:szCs w:val="20"/>
                <w:lang w:val="hr"/>
              </w:rPr>
              <w:t>OSOBNA ZAPAŽANJA, KOMENTARI I BILJEŠKE</w:t>
            </w:r>
          </w:p>
        </w:tc>
      </w:tr>
      <w:tr w:rsidR="00CC7580" w:rsidRPr="002B5CAB" w14:paraId="51DEDB14" w14:textId="77777777" w:rsidTr="009F0097">
        <w:trPr>
          <w:trHeight w:val="1627"/>
        </w:trPr>
        <w:tc>
          <w:tcPr>
            <w:tcW w:w="5000" w:type="pct"/>
            <w:tcBorders>
              <w:top w:val="single" w:sz="4" w:space="0" w:color="auto"/>
              <w:bottom w:val="single" w:sz="4" w:space="0" w:color="auto"/>
            </w:tcBorders>
          </w:tcPr>
          <w:p w14:paraId="329BB0E5" w14:textId="77777777" w:rsidR="00CC7580" w:rsidRPr="002B5CAB" w:rsidRDefault="00CC7580" w:rsidP="00413395">
            <w:pPr>
              <w:autoSpaceDE w:val="0"/>
              <w:autoSpaceDN w:val="0"/>
              <w:adjustRightInd w:val="0"/>
              <w:rPr>
                <w:rFonts w:cs="Arial"/>
                <w:szCs w:val="20"/>
                <w:lang w:val="en-GB"/>
              </w:rPr>
            </w:pPr>
          </w:p>
          <w:p w14:paraId="19DE13EA" w14:textId="77777777" w:rsidR="001331D0" w:rsidRPr="002B5CAB" w:rsidRDefault="001331D0" w:rsidP="00413395">
            <w:pPr>
              <w:autoSpaceDE w:val="0"/>
              <w:autoSpaceDN w:val="0"/>
              <w:adjustRightInd w:val="0"/>
              <w:rPr>
                <w:rFonts w:cs="Arial"/>
                <w:szCs w:val="20"/>
                <w:lang w:val="en-GB"/>
              </w:rPr>
            </w:pPr>
          </w:p>
          <w:p w14:paraId="77AEBFDC" w14:textId="77777777" w:rsidR="001331D0" w:rsidRPr="002B5CAB" w:rsidRDefault="001331D0" w:rsidP="00413395">
            <w:pPr>
              <w:autoSpaceDE w:val="0"/>
              <w:autoSpaceDN w:val="0"/>
              <w:adjustRightInd w:val="0"/>
              <w:rPr>
                <w:rFonts w:cs="Arial"/>
                <w:szCs w:val="20"/>
                <w:lang w:val="en-GB"/>
              </w:rPr>
            </w:pPr>
          </w:p>
          <w:p w14:paraId="0603628C" w14:textId="77777777" w:rsidR="001331D0" w:rsidRPr="002B5CAB" w:rsidRDefault="001331D0" w:rsidP="00413395">
            <w:pPr>
              <w:autoSpaceDE w:val="0"/>
              <w:autoSpaceDN w:val="0"/>
              <w:adjustRightInd w:val="0"/>
              <w:rPr>
                <w:rFonts w:cs="Arial"/>
                <w:szCs w:val="20"/>
                <w:lang w:val="en-GB"/>
              </w:rPr>
            </w:pPr>
          </w:p>
          <w:p w14:paraId="4AE83FA5" w14:textId="77777777" w:rsidR="009E3E42" w:rsidRPr="002B5CAB" w:rsidRDefault="009E3E42" w:rsidP="00413395">
            <w:pPr>
              <w:autoSpaceDE w:val="0"/>
              <w:autoSpaceDN w:val="0"/>
              <w:adjustRightInd w:val="0"/>
              <w:rPr>
                <w:rFonts w:cs="Arial"/>
                <w:szCs w:val="20"/>
                <w:lang w:val="en-GB"/>
              </w:rPr>
            </w:pPr>
          </w:p>
          <w:p w14:paraId="4ADE6BEA" w14:textId="77777777" w:rsidR="003D6DC3" w:rsidRPr="002B5CAB" w:rsidRDefault="003D6DC3" w:rsidP="00413395">
            <w:pPr>
              <w:autoSpaceDE w:val="0"/>
              <w:autoSpaceDN w:val="0"/>
              <w:adjustRightInd w:val="0"/>
              <w:rPr>
                <w:rFonts w:cs="Arial"/>
                <w:szCs w:val="20"/>
                <w:lang w:val="en-GB"/>
              </w:rPr>
            </w:pPr>
          </w:p>
        </w:tc>
      </w:tr>
    </w:tbl>
    <w:p w14:paraId="6D877DC2" w14:textId="77777777" w:rsidR="005B2B88" w:rsidRPr="002B5CAB" w:rsidRDefault="005B2B88" w:rsidP="00312554">
      <w:pPr>
        <w:jc w:val="center"/>
        <w:rPr>
          <w:szCs w:val="20"/>
          <w:lang w:val="en-GB"/>
        </w:rPr>
      </w:pPr>
    </w:p>
    <w:p w14:paraId="01F0601C" w14:textId="77777777" w:rsidR="00AA739D" w:rsidRPr="002B5CAB" w:rsidRDefault="00AA739D" w:rsidP="00312554">
      <w:pPr>
        <w:jc w:val="center"/>
        <w:rPr>
          <w:szCs w:val="20"/>
          <w:lang w:val="en-GB"/>
        </w:rPr>
      </w:pPr>
    </w:p>
    <w:p w14:paraId="7DA3C38C" w14:textId="77777777" w:rsidR="00DB0B32" w:rsidRPr="002B5CAB" w:rsidRDefault="00DB0B32">
      <w:pPr>
        <w:jc w:val="center"/>
        <w:rPr>
          <w:szCs w:val="20"/>
          <w:lang w:val="en-GB"/>
        </w:rPr>
      </w:pPr>
    </w:p>
    <w:p w14:paraId="0E91C69A" w14:textId="20FA16D8" w:rsidR="00DB0B32" w:rsidRPr="002B5CAB" w:rsidRDefault="00DB0B32">
      <w:pPr>
        <w:jc w:val="center"/>
        <w:rPr>
          <w:szCs w:val="20"/>
          <w:lang w:val="en-GB"/>
        </w:rPr>
      </w:pPr>
    </w:p>
    <w:sectPr w:rsidR="00DB0B32" w:rsidRPr="002B5CAB" w:rsidSect="007B101C">
      <w:headerReference w:type="even" r:id="rId27"/>
      <w:headerReference w:type="default" r:id="rId28"/>
      <w:footerReference w:type="even" r:id="rId29"/>
      <w:footerReference w:type="default" r:id="rId30"/>
      <w:headerReference w:type="first" r:id="rId31"/>
      <w:footerReference w:type="first" r:id="rId32"/>
      <w:pgSz w:w="11906" w:h="16838"/>
      <w:pgMar w:top="1418" w:right="1418" w:bottom="1418" w:left="1418" w:header="284" w:footer="19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A71094" w14:textId="77777777" w:rsidR="0064608D" w:rsidRDefault="0064608D" w:rsidP="007F288F">
      <w:r>
        <w:rPr>
          <w:lang w:val="hr"/>
        </w:rPr>
        <w:separator/>
      </w:r>
    </w:p>
    <w:p w14:paraId="5833CA6B" w14:textId="77777777" w:rsidR="0064608D" w:rsidRDefault="0064608D"/>
  </w:endnote>
  <w:endnote w:type="continuationSeparator" w:id="0">
    <w:p w14:paraId="6FF277D0" w14:textId="77777777" w:rsidR="0064608D" w:rsidRDefault="0064608D" w:rsidP="007F288F">
      <w:r>
        <w:rPr>
          <w:lang w:val="hr"/>
        </w:rPr>
        <w:continuationSeparator/>
      </w:r>
    </w:p>
    <w:p w14:paraId="43EB65F1" w14:textId="77777777" w:rsidR="0064608D" w:rsidRDefault="0064608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7402333"/>
      <w:docPartObj>
        <w:docPartGallery w:val="Page Numbers (Bottom of Page)"/>
        <w:docPartUnique/>
      </w:docPartObj>
    </w:sdtPr>
    <w:sdtContent>
      <w:p w14:paraId="55B5710A" w14:textId="77777777" w:rsidR="00572CC6" w:rsidRDefault="00572CC6" w:rsidP="009A21AC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  <w:lang w:val="hr"/>
          </w:rPr>
          <w:fldChar w:fldCharType="begin"/>
        </w:r>
        <w:r>
          <w:rPr>
            <w:rStyle w:val="PageNumber"/>
            <w:lang w:val="hr"/>
          </w:rPr>
          <w:instrText xml:space="preserve"> PAGE </w:instrText>
        </w:r>
        <w:r>
          <w:rPr>
            <w:rStyle w:val="PageNumber"/>
            <w:lang w:val="hr"/>
          </w:rPr>
          <w:fldChar w:fldCharType="end"/>
        </w:r>
      </w:p>
    </w:sdtContent>
  </w:sdt>
  <w:p w14:paraId="2CBE67AC" w14:textId="77777777" w:rsidR="00572CC6" w:rsidRDefault="00572CC6" w:rsidP="00572CC6">
    <w:pPr>
      <w:pStyle w:val="Footer"/>
      <w:ind w:right="360"/>
    </w:pPr>
  </w:p>
  <w:p w14:paraId="1F9BFF90" w14:textId="77777777" w:rsidR="008476CF" w:rsidRDefault="008476CF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00723918"/>
      <w:docPartObj>
        <w:docPartGallery w:val="Page Numbers (Bottom of Page)"/>
        <w:docPartUnique/>
      </w:docPartObj>
    </w:sdtPr>
    <w:sdtContent>
      <w:p w14:paraId="4C73C735" w14:textId="77777777" w:rsidR="00572CC6" w:rsidRDefault="00572CC6" w:rsidP="009A21AC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  <w:lang w:val="hr"/>
          </w:rPr>
          <w:fldChar w:fldCharType="begin"/>
        </w:r>
        <w:r>
          <w:rPr>
            <w:rStyle w:val="PageNumber"/>
            <w:lang w:val="hr"/>
          </w:rPr>
          <w:instrText xml:space="preserve"> PAGE </w:instrText>
        </w:r>
        <w:r>
          <w:rPr>
            <w:rStyle w:val="PageNumber"/>
            <w:lang w:val="hr"/>
          </w:rPr>
          <w:fldChar w:fldCharType="separate"/>
        </w:r>
        <w:r w:rsidR="00CE1C1E">
          <w:rPr>
            <w:rStyle w:val="PageNumber"/>
            <w:noProof/>
            <w:lang w:val="hr"/>
          </w:rPr>
          <w:t>3</w:t>
        </w:r>
        <w:r>
          <w:rPr>
            <w:rStyle w:val="PageNumber"/>
            <w:lang w:val="hr"/>
          </w:rPr>
          <w:fldChar w:fldCharType="end"/>
        </w:r>
      </w:p>
    </w:sdtContent>
  </w:sdt>
  <w:p w14:paraId="10AE1C64" w14:textId="77777777" w:rsidR="00783BA9" w:rsidRPr="007B101C" w:rsidRDefault="00572CC6" w:rsidP="00572CC6">
    <w:pPr>
      <w:pStyle w:val="Header"/>
      <w:pBdr>
        <w:top w:val="single" w:sz="6" w:space="10" w:color="4472C4" w:themeColor="accent1"/>
      </w:pBdr>
      <w:spacing w:before="240"/>
      <w:ind w:right="360"/>
      <w:jc w:val="left"/>
      <w:rPr>
        <w:rFonts w:asciiTheme="majorHAnsi" w:hAnsiTheme="majorHAnsi" w:cstheme="majorHAnsi"/>
        <w:color w:val="44546A" w:themeColor="text2"/>
        <w:sz w:val="15"/>
        <w:szCs w:val="15"/>
      </w:rPr>
    </w:pPr>
    <w:r>
      <w:rPr>
        <w:noProof/>
        <w:color w:val="4472C4" w:themeColor="accent1"/>
        <w:lang w:val="hr"/>
      </w:rPr>
      <w:drawing>
        <wp:anchor distT="0" distB="0" distL="114300" distR="114300" simplePos="0" relativeHeight="251658240" behindDoc="1" locked="0" layoutInCell="1" allowOverlap="1" wp14:anchorId="0ED7F546" wp14:editId="7333094C">
          <wp:simplePos x="0" y="0"/>
          <wp:positionH relativeFrom="column">
            <wp:posOffset>-154728</wp:posOffset>
          </wp:positionH>
          <wp:positionV relativeFrom="paragraph">
            <wp:posOffset>117263</wp:posOffset>
          </wp:positionV>
          <wp:extent cx="439811" cy="371899"/>
          <wp:effectExtent l="0" t="0" r="5080" b="0"/>
          <wp:wrapTight wrapText="bothSides">
            <wp:wrapPolygon edited="0">
              <wp:start x="0" y="0"/>
              <wp:lineTo x="0" y="20677"/>
              <wp:lineTo x="21225" y="20677"/>
              <wp:lineTo x="21225" y="0"/>
              <wp:lineTo x="0" y="0"/>
            </wp:wrapPolygon>
          </wp:wrapTight>
          <wp:docPr id="5" name="Picture 5" descr="Logotip&#10;&#10;Opis automatski generiran sa srednjom pouzdanošću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 descr="Logo&#10;&#10;Description automatically generated with medium confidence"/>
                  <pic:cNvPicPr/>
                </pic:nvPicPr>
                <pic:blipFill rotWithShape="1">
                  <a:blip r:embed="rId1">
                    <a:alphaModFix amt="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047" t="26957" r="72669" b="20435"/>
                  <a:stretch/>
                </pic:blipFill>
                <pic:spPr bwMode="auto">
                  <a:xfrm>
                    <a:off x="0" y="0"/>
                    <a:ext cx="439811" cy="371899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hyperlink r:id="rId2" w:history="1">
      <w:r w:rsidRPr="007B101C">
        <w:rPr>
          <w:rStyle w:val="Hyperlink"/>
          <w:color w:val="44546A" w:themeColor="text2"/>
          <w:sz w:val="15"/>
          <w:szCs w:val="15"/>
          <w:u w:val="none"/>
          <w:lang w:val="hr"/>
        </w:rPr>
        <w:t>http://erasmus-artie.eu</w:t>
      </w:r>
    </w:hyperlink>
  </w:p>
  <w:p w14:paraId="0283DD88" w14:textId="77777777" w:rsidR="001331D0" w:rsidRDefault="001331D0" w:rsidP="00576A26">
    <w:pPr>
      <w:pStyle w:val="Footer"/>
    </w:pPr>
  </w:p>
  <w:p w14:paraId="17D65C89" w14:textId="77777777" w:rsidR="008476CF" w:rsidRDefault="008476CF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EFAA73" w14:textId="77777777" w:rsidR="00FD1442" w:rsidRDefault="00FD144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780098" w14:textId="77777777" w:rsidR="0064608D" w:rsidRDefault="0064608D" w:rsidP="007F288F">
      <w:r>
        <w:rPr>
          <w:lang w:val="hr"/>
        </w:rPr>
        <w:separator/>
      </w:r>
    </w:p>
    <w:p w14:paraId="0FBBAC86" w14:textId="77777777" w:rsidR="0064608D" w:rsidRDefault="0064608D"/>
  </w:footnote>
  <w:footnote w:type="continuationSeparator" w:id="0">
    <w:p w14:paraId="13545DED" w14:textId="77777777" w:rsidR="0064608D" w:rsidRDefault="0064608D" w:rsidP="007F288F">
      <w:r>
        <w:rPr>
          <w:lang w:val="hr"/>
        </w:rPr>
        <w:continuationSeparator/>
      </w:r>
    </w:p>
    <w:p w14:paraId="26A407EB" w14:textId="77777777" w:rsidR="0064608D" w:rsidRDefault="0064608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F3D370" w14:textId="77777777" w:rsidR="00FD1442" w:rsidRDefault="00FD144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B85A56" w14:textId="77777777" w:rsidR="00652B04" w:rsidRDefault="005E3FCD" w:rsidP="00652B04">
    <w:pPr>
      <w:pStyle w:val="Header"/>
      <w:ind w:left="-142"/>
      <w:jc w:val="right"/>
      <w:rPr>
        <w:rFonts w:cs="Arial"/>
        <w:b/>
        <w:i/>
        <w:color w:val="1F3864" w:themeColor="accent1" w:themeShade="80"/>
        <w:sz w:val="15"/>
        <w:szCs w:val="10"/>
      </w:rPr>
    </w:pPr>
    <w:r>
      <w:rPr>
        <w:sz w:val="6"/>
        <w:szCs w:val="6"/>
        <w:lang w:val="hr"/>
      </w:rPr>
      <w:br/>
    </w:r>
  </w:p>
  <w:p w14:paraId="226E4D37" w14:textId="77777777" w:rsidR="00541CD9" w:rsidRDefault="00541CD9" w:rsidP="00541CD9">
    <w:pPr>
      <w:pStyle w:val="Header"/>
      <w:jc w:val="center"/>
      <w:rPr>
        <w:rFonts w:cs="Arial"/>
        <w:b/>
        <w:color w:val="1F3864" w:themeColor="accent1" w:themeShade="80"/>
        <w:sz w:val="15"/>
        <w:szCs w:val="10"/>
      </w:rPr>
    </w:pPr>
    <w:r>
      <w:rPr>
        <w:b/>
        <w:noProof/>
        <w:color w:val="1F3864" w:themeColor="accent1" w:themeShade="80"/>
        <w:sz w:val="15"/>
        <w:szCs w:val="10"/>
        <w:lang w:val="hr"/>
      </w:rPr>
      <w:drawing>
        <wp:inline distT="0" distB="0" distL="0" distR="0" wp14:anchorId="4F65A6B6" wp14:editId="328EE34F">
          <wp:extent cx="2523140" cy="499533"/>
          <wp:effectExtent l="0" t="0" r="4445" b="0"/>
          <wp:docPr id="1" name="Picture 1" descr="Logotip&#10;&#10;Opis automatski generiran sa srednjom pouzdanošću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Logo&#10;&#10;Description automatically generated with medium confidence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1649" b="14479"/>
                  <a:stretch/>
                </pic:blipFill>
                <pic:spPr bwMode="auto">
                  <a:xfrm>
                    <a:off x="0" y="0"/>
                    <a:ext cx="2580004" cy="510791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="00815EC6">
      <w:rPr>
        <w:b/>
        <w:noProof/>
        <w:color w:val="1F3864" w:themeColor="accent1" w:themeShade="80"/>
        <w:sz w:val="15"/>
        <w:szCs w:val="10"/>
        <w:lang w:val="hr"/>
      </w:rPr>
      <w:drawing>
        <wp:inline distT="0" distB="0" distL="0" distR="0" wp14:anchorId="3C6E4DC8" wp14:editId="6534EA8D">
          <wp:extent cx="2052108" cy="451952"/>
          <wp:effectExtent l="0" t="0" r="0" b="5715"/>
          <wp:docPr id="3" name="Picture 3" descr="Grafičko korisničko sučelje, tekst&#10;&#10;Opis automatski generira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Graphical user interface, text&#10;&#10;Description automatically generated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69489" cy="47780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8EC6EFB" w14:textId="77777777" w:rsidR="00FD1442" w:rsidRPr="007B101C" w:rsidRDefault="00FD1442" w:rsidP="00FD1442">
    <w:pPr>
      <w:pStyle w:val="Heading1"/>
      <w:jc w:val="center"/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</w:pPr>
    <w:r w:rsidRPr="007B101C">
      <w:rPr>
        <w:b w:val="0"/>
        <w:bCs w:val="0"/>
        <w:color w:val="44546A" w:themeColor="text2"/>
        <w:sz w:val="15"/>
        <w:szCs w:val="15"/>
        <w:lang w:val="hr"/>
      </w:rPr>
      <w:t>ARTIE: Umjetna inteligencija u obrazovanju - izazovi i mogućnosti novog doba:</w:t>
    </w:r>
  </w:p>
  <w:p w14:paraId="116A5F3D" w14:textId="77777777" w:rsidR="00FD1442" w:rsidRPr="007B101C" w:rsidRDefault="00FD1442" w:rsidP="00FD1442">
    <w:pPr>
      <w:pStyle w:val="Heading1"/>
      <w:jc w:val="center"/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</w:pPr>
    <w:r w:rsidRPr="007B101C">
      <w:rPr>
        <w:b w:val="0"/>
        <w:bCs w:val="0"/>
        <w:color w:val="44546A" w:themeColor="text2"/>
        <w:sz w:val="15"/>
        <w:szCs w:val="15"/>
        <w:lang w:val="hr"/>
      </w:rPr>
      <w:t>izrada novog kurikuluma, vodič za nastavnike i online tečaj za studente</w:t>
    </w:r>
  </w:p>
  <w:p w14:paraId="38D468A6" w14:textId="77777777" w:rsidR="00FD1442" w:rsidRPr="007B101C" w:rsidRDefault="00FD1442" w:rsidP="00FD1442">
    <w:pPr>
      <w:pStyle w:val="Header"/>
      <w:jc w:val="center"/>
      <w:rPr>
        <w:rFonts w:asciiTheme="majorHAnsi" w:hAnsiTheme="majorHAnsi" w:cstheme="majorHAnsi"/>
        <w:color w:val="44546A" w:themeColor="text2"/>
        <w:sz w:val="15"/>
        <w:szCs w:val="15"/>
      </w:rPr>
    </w:pPr>
    <w:r w:rsidRPr="007B101C">
      <w:rPr>
        <w:color w:val="44546A" w:themeColor="text2"/>
        <w:sz w:val="15"/>
        <w:szCs w:val="15"/>
        <w:lang w:val="hr"/>
      </w:rPr>
      <w:t>Projekt koji sufinancira Europska unija u okviru programa Erasmus+, 2020-1-HR01-KA201-077800</w:t>
    </w:r>
  </w:p>
  <w:p w14:paraId="5C550F00" w14:textId="77777777" w:rsidR="008476CF" w:rsidRDefault="008476CF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20A024" w14:textId="77777777" w:rsidR="00FD1442" w:rsidRDefault="00FD144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A173F2"/>
    <w:multiLevelType w:val="hybridMultilevel"/>
    <w:tmpl w:val="A4501F82"/>
    <w:lvl w:ilvl="0" w:tplc="0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F270EFE"/>
    <w:multiLevelType w:val="multilevel"/>
    <w:tmpl w:val="C2220B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4D71F8A"/>
    <w:multiLevelType w:val="hybridMultilevel"/>
    <w:tmpl w:val="91C4939C"/>
    <w:lvl w:ilvl="0" w:tplc="041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0F2B7A"/>
    <w:multiLevelType w:val="hybridMultilevel"/>
    <w:tmpl w:val="64A6BC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B741DD"/>
    <w:multiLevelType w:val="hybridMultilevel"/>
    <w:tmpl w:val="00BC8B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4E45ED0"/>
    <w:multiLevelType w:val="hybridMultilevel"/>
    <w:tmpl w:val="FDEC03F2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64B0BE5"/>
    <w:multiLevelType w:val="hybridMultilevel"/>
    <w:tmpl w:val="A8AA2F06"/>
    <w:lvl w:ilvl="0" w:tplc="D21AE4D6">
      <w:start w:val="1"/>
      <w:numFmt w:val="decimal"/>
      <w:lvlText w:val="%1)"/>
      <w:lvlJc w:val="left"/>
      <w:pPr>
        <w:ind w:left="720" w:hanging="360"/>
      </w:pPr>
      <w:rPr>
        <w:rFonts w:hint="default"/>
        <w:sz w:val="24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1906072"/>
    <w:multiLevelType w:val="multilevel"/>
    <w:tmpl w:val="5FFCE4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48D303D5"/>
    <w:multiLevelType w:val="multilevel"/>
    <w:tmpl w:val="899241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4B391A8E"/>
    <w:multiLevelType w:val="hybridMultilevel"/>
    <w:tmpl w:val="501A46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BEF550A"/>
    <w:multiLevelType w:val="multilevel"/>
    <w:tmpl w:val="6786EB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5004604E"/>
    <w:multiLevelType w:val="multilevel"/>
    <w:tmpl w:val="C4BCFE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4B01B52"/>
    <w:multiLevelType w:val="hybridMultilevel"/>
    <w:tmpl w:val="B00EAF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550249F"/>
    <w:multiLevelType w:val="multilevel"/>
    <w:tmpl w:val="40705B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57133048"/>
    <w:multiLevelType w:val="multilevel"/>
    <w:tmpl w:val="CC7659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5C8C38C9"/>
    <w:multiLevelType w:val="multilevel"/>
    <w:tmpl w:val="6F6E5C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5DC640A4"/>
    <w:multiLevelType w:val="multilevel"/>
    <w:tmpl w:val="258006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5DF8381B"/>
    <w:multiLevelType w:val="multilevel"/>
    <w:tmpl w:val="49CA4D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617C238D"/>
    <w:multiLevelType w:val="hybridMultilevel"/>
    <w:tmpl w:val="4002E75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2116D61"/>
    <w:multiLevelType w:val="hybridMultilevel"/>
    <w:tmpl w:val="BE4C02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5D5789E"/>
    <w:multiLevelType w:val="hybridMultilevel"/>
    <w:tmpl w:val="0C8819F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67B31A6A"/>
    <w:multiLevelType w:val="multilevel"/>
    <w:tmpl w:val="191A65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68A421EF"/>
    <w:multiLevelType w:val="hybridMultilevel"/>
    <w:tmpl w:val="73BEC3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6F0350D"/>
    <w:multiLevelType w:val="multilevel"/>
    <w:tmpl w:val="DEDC5B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931768618">
    <w:abstractNumId w:val="0"/>
  </w:num>
  <w:num w:numId="2" w16cid:durableId="318580870">
    <w:abstractNumId w:val="5"/>
  </w:num>
  <w:num w:numId="3" w16cid:durableId="708797447">
    <w:abstractNumId w:val="9"/>
  </w:num>
  <w:num w:numId="4" w16cid:durableId="1383477682">
    <w:abstractNumId w:val="22"/>
  </w:num>
  <w:num w:numId="5" w16cid:durableId="983192726">
    <w:abstractNumId w:val="13"/>
  </w:num>
  <w:num w:numId="6" w16cid:durableId="315914661">
    <w:abstractNumId w:val="17"/>
  </w:num>
  <w:num w:numId="7" w16cid:durableId="518859144">
    <w:abstractNumId w:val="21"/>
  </w:num>
  <w:num w:numId="8" w16cid:durableId="594941859">
    <w:abstractNumId w:val="16"/>
  </w:num>
  <w:num w:numId="9" w16cid:durableId="1656881609">
    <w:abstractNumId w:val="19"/>
  </w:num>
  <w:num w:numId="10" w16cid:durableId="1379936192">
    <w:abstractNumId w:val="18"/>
  </w:num>
  <w:num w:numId="11" w16cid:durableId="1141843088">
    <w:abstractNumId w:val="20"/>
  </w:num>
  <w:num w:numId="12" w16cid:durableId="1792626314">
    <w:abstractNumId w:val="4"/>
  </w:num>
  <w:num w:numId="13" w16cid:durableId="2146199431">
    <w:abstractNumId w:val="23"/>
  </w:num>
  <w:num w:numId="14" w16cid:durableId="774253461">
    <w:abstractNumId w:val="1"/>
  </w:num>
  <w:num w:numId="15" w16cid:durableId="1168784171">
    <w:abstractNumId w:val="11"/>
  </w:num>
  <w:num w:numId="16" w16cid:durableId="88620272">
    <w:abstractNumId w:val="7"/>
  </w:num>
  <w:num w:numId="17" w16cid:durableId="179513033">
    <w:abstractNumId w:val="10"/>
  </w:num>
  <w:num w:numId="18" w16cid:durableId="1966544642">
    <w:abstractNumId w:val="8"/>
  </w:num>
  <w:num w:numId="19" w16cid:durableId="1830709516">
    <w:abstractNumId w:val="15"/>
  </w:num>
  <w:num w:numId="20" w16cid:durableId="1247495671">
    <w:abstractNumId w:val="14"/>
  </w:num>
  <w:num w:numId="21" w16cid:durableId="1185438565">
    <w:abstractNumId w:val="3"/>
  </w:num>
  <w:num w:numId="22" w16cid:durableId="1596667453">
    <w:abstractNumId w:val="12"/>
  </w:num>
  <w:num w:numId="23" w16cid:durableId="1123496835">
    <w:abstractNumId w:val="6"/>
  </w:num>
  <w:num w:numId="24" w16cid:durableId="763305244">
    <w:abstractNumId w:val="2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53"/>
  <w:proofState w:spelling="clean"/>
  <w:attachedTemplate r:id="rId1"/>
  <w:defaultTabStop w:val="708"/>
  <w:hyphenationZone w:val="425"/>
  <w:drawingGridHorizontalSpacing w:val="10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B0B32"/>
    <w:rsid w:val="000023BD"/>
    <w:rsid w:val="00003BB5"/>
    <w:rsid w:val="000070B9"/>
    <w:rsid w:val="00013308"/>
    <w:rsid w:val="00014D3E"/>
    <w:rsid w:val="00024C1F"/>
    <w:rsid w:val="000274DC"/>
    <w:rsid w:val="0003448F"/>
    <w:rsid w:val="0004233D"/>
    <w:rsid w:val="000459BA"/>
    <w:rsid w:val="0004701A"/>
    <w:rsid w:val="000500BE"/>
    <w:rsid w:val="000500D1"/>
    <w:rsid w:val="0005041B"/>
    <w:rsid w:val="0005157E"/>
    <w:rsid w:val="00056D6F"/>
    <w:rsid w:val="00056E01"/>
    <w:rsid w:val="0006044E"/>
    <w:rsid w:val="00060D74"/>
    <w:rsid w:val="0006165C"/>
    <w:rsid w:val="000618B7"/>
    <w:rsid w:val="000636FE"/>
    <w:rsid w:val="000652E4"/>
    <w:rsid w:val="0006646F"/>
    <w:rsid w:val="00072EA3"/>
    <w:rsid w:val="00082932"/>
    <w:rsid w:val="00082CEA"/>
    <w:rsid w:val="00083712"/>
    <w:rsid w:val="00087B47"/>
    <w:rsid w:val="00091F91"/>
    <w:rsid w:val="0009405A"/>
    <w:rsid w:val="000A15EF"/>
    <w:rsid w:val="000A3F7C"/>
    <w:rsid w:val="000A4053"/>
    <w:rsid w:val="000A6771"/>
    <w:rsid w:val="000A6A7F"/>
    <w:rsid w:val="000A7645"/>
    <w:rsid w:val="000A79FA"/>
    <w:rsid w:val="000B2BBC"/>
    <w:rsid w:val="000B3774"/>
    <w:rsid w:val="000B3D51"/>
    <w:rsid w:val="000C2DFE"/>
    <w:rsid w:val="000C2F76"/>
    <w:rsid w:val="000C5BB6"/>
    <w:rsid w:val="000C65C7"/>
    <w:rsid w:val="000D0B74"/>
    <w:rsid w:val="000D1586"/>
    <w:rsid w:val="000D3DA9"/>
    <w:rsid w:val="000E0459"/>
    <w:rsid w:val="000E3843"/>
    <w:rsid w:val="000E4E71"/>
    <w:rsid w:val="000F094A"/>
    <w:rsid w:val="000F1393"/>
    <w:rsid w:val="000F146A"/>
    <w:rsid w:val="000F19E4"/>
    <w:rsid w:val="000F202D"/>
    <w:rsid w:val="000F5997"/>
    <w:rsid w:val="000F71D4"/>
    <w:rsid w:val="000F7742"/>
    <w:rsid w:val="001030B8"/>
    <w:rsid w:val="00103FCC"/>
    <w:rsid w:val="00107779"/>
    <w:rsid w:val="00107869"/>
    <w:rsid w:val="00107AE9"/>
    <w:rsid w:val="00107CA5"/>
    <w:rsid w:val="00114B2A"/>
    <w:rsid w:val="001151F0"/>
    <w:rsid w:val="001151FE"/>
    <w:rsid w:val="00115E57"/>
    <w:rsid w:val="00116582"/>
    <w:rsid w:val="001219A7"/>
    <w:rsid w:val="001240BF"/>
    <w:rsid w:val="00132E2A"/>
    <w:rsid w:val="001331D0"/>
    <w:rsid w:val="001413C5"/>
    <w:rsid w:val="00143CAB"/>
    <w:rsid w:val="00144E58"/>
    <w:rsid w:val="0014570C"/>
    <w:rsid w:val="00145ED9"/>
    <w:rsid w:val="0014795C"/>
    <w:rsid w:val="001535BE"/>
    <w:rsid w:val="001539E1"/>
    <w:rsid w:val="001579F5"/>
    <w:rsid w:val="0016111A"/>
    <w:rsid w:val="0016310F"/>
    <w:rsid w:val="00163595"/>
    <w:rsid w:val="00164C2A"/>
    <w:rsid w:val="00166AE0"/>
    <w:rsid w:val="00171870"/>
    <w:rsid w:val="00176749"/>
    <w:rsid w:val="00176ECB"/>
    <w:rsid w:val="00181883"/>
    <w:rsid w:val="00181E67"/>
    <w:rsid w:val="00182697"/>
    <w:rsid w:val="00183209"/>
    <w:rsid w:val="0018343F"/>
    <w:rsid w:val="00185813"/>
    <w:rsid w:val="001A1F23"/>
    <w:rsid w:val="001A3756"/>
    <w:rsid w:val="001A4688"/>
    <w:rsid w:val="001A4A53"/>
    <w:rsid w:val="001B2B51"/>
    <w:rsid w:val="001B4CFF"/>
    <w:rsid w:val="001B71DD"/>
    <w:rsid w:val="001C0CDD"/>
    <w:rsid w:val="001C3DE2"/>
    <w:rsid w:val="001C4CD3"/>
    <w:rsid w:val="001D593F"/>
    <w:rsid w:val="001D6503"/>
    <w:rsid w:val="001E00C1"/>
    <w:rsid w:val="001E1138"/>
    <w:rsid w:val="001E46EC"/>
    <w:rsid w:val="001E5FEE"/>
    <w:rsid w:val="001E7BE9"/>
    <w:rsid w:val="001F1966"/>
    <w:rsid w:val="001F7DDC"/>
    <w:rsid w:val="00200A8C"/>
    <w:rsid w:val="00202FF3"/>
    <w:rsid w:val="00204B42"/>
    <w:rsid w:val="0021738F"/>
    <w:rsid w:val="00220CC1"/>
    <w:rsid w:val="002214CA"/>
    <w:rsid w:val="00224891"/>
    <w:rsid w:val="00225024"/>
    <w:rsid w:val="00226AA1"/>
    <w:rsid w:val="00226FB4"/>
    <w:rsid w:val="002272FB"/>
    <w:rsid w:val="00227FBA"/>
    <w:rsid w:val="00233AC5"/>
    <w:rsid w:val="00242F41"/>
    <w:rsid w:val="0024778F"/>
    <w:rsid w:val="00256356"/>
    <w:rsid w:val="002609F5"/>
    <w:rsid w:val="00261775"/>
    <w:rsid w:val="00261FBB"/>
    <w:rsid w:val="00263087"/>
    <w:rsid w:val="00265149"/>
    <w:rsid w:val="00267799"/>
    <w:rsid w:val="00280E97"/>
    <w:rsid w:val="00282075"/>
    <w:rsid w:val="00283AB9"/>
    <w:rsid w:val="00287623"/>
    <w:rsid w:val="00291C5F"/>
    <w:rsid w:val="00292E82"/>
    <w:rsid w:val="00294143"/>
    <w:rsid w:val="00294960"/>
    <w:rsid w:val="002A6065"/>
    <w:rsid w:val="002B34C3"/>
    <w:rsid w:val="002B3BB1"/>
    <w:rsid w:val="002B5CAB"/>
    <w:rsid w:val="002B5DFF"/>
    <w:rsid w:val="002B68C8"/>
    <w:rsid w:val="002C1E02"/>
    <w:rsid w:val="002C2477"/>
    <w:rsid w:val="002D0225"/>
    <w:rsid w:val="002D0D3A"/>
    <w:rsid w:val="002D20DA"/>
    <w:rsid w:val="002D31D0"/>
    <w:rsid w:val="002D602E"/>
    <w:rsid w:val="002E1AC4"/>
    <w:rsid w:val="002E2B50"/>
    <w:rsid w:val="002E3F4D"/>
    <w:rsid w:val="002E4451"/>
    <w:rsid w:val="002E7990"/>
    <w:rsid w:val="002F0E2F"/>
    <w:rsid w:val="002F21B3"/>
    <w:rsid w:val="002F63C5"/>
    <w:rsid w:val="002F743A"/>
    <w:rsid w:val="003004BE"/>
    <w:rsid w:val="00300783"/>
    <w:rsid w:val="00300D15"/>
    <w:rsid w:val="00301E03"/>
    <w:rsid w:val="00302C70"/>
    <w:rsid w:val="00304813"/>
    <w:rsid w:val="00304E09"/>
    <w:rsid w:val="003100BE"/>
    <w:rsid w:val="00311BDF"/>
    <w:rsid w:val="00312554"/>
    <w:rsid w:val="003131C4"/>
    <w:rsid w:val="0031667C"/>
    <w:rsid w:val="003178EB"/>
    <w:rsid w:val="003233EC"/>
    <w:rsid w:val="003235B7"/>
    <w:rsid w:val="00327E34"/>
    <w:rsid w:val="003348D8"/>
    <w:rsid w:val="0033578F"/>
    <w:rsid w:val="00336369"/>
    <w:rsid w:val="00337511"/>
    <w:rsid w:val="00342BC6"/>
    <w:rsid w:val="00342BFB"/>
    <w:rsid w:val="00344E24"/>
    <w:rsid w:val="00345F7A"/>
    <w:rsid w:val="0034623A"/>
    <w:rsid w:val="003466E1"/>
    <w:rsid w:val="00347D5A"/>
    <w:rsid w:val="00347EB1"/>
    <w:rsid w:val="003538A6"/>
    <w:rsid w:val="003571CC"/>
    <w:rsid w:val="00360122"/>
    <w:rsid w:val="00362505"/>
    <w:rsid w:val="00367068"/>
    <w:rsid w:val="0037023C"/>
    <w:rsid w:val="00372F09"/>
    <w:rsid w:val="00373929"/>
    <w:rsid w:val="00374D2F"/>
    <w:rsid w:val="00374F53"/>
    <w:rsid w:val="003760CF"/>
    <w:rsid w:val="00377F93"/>
    <w:rsid w:val="003807B9"/>
    <w:rsid w:val="0038118D"/>
    <w:rsid w:val="0038292E"/>
    <w:rsid w:val="00393451"/>
    <w:rsid w:val="00394B76"/>
    <w:rsid w:val="00395549"/>
    <w:rsid w:val="0039613D"/>
    <w:rsid w:val="00397B8E"/>
    <w:rsid w:val="00397D90"/>
    <w:rsid w:val="003A0745"/>
    <w:rsid w:val="003A0C09"/>
    <w:rsid w:val="003A1576"/>
    <w:rsid w:val="003A1E61"/>
    <w:rsid w:val="003A340D"/>
    <w:rsid w:val="003A3722"/>
    <w:rsid w:val="003A51AB"/>
    <w:rsid w:val="003A5B08"/>
    <w:rsid w:val="003B0FF0"/>
    <w:rsid w:val="003B1992"/>
    <w:rsid w:val="003B5419"/>
    <w:rsid w:val="003C0406"/>
    <w:rsid w:val="003C1DDB"/>
    <w:rsid w:val="003C7557"/>
    <w:rsid w:val="003D1CBB"/>
    <w:rsid w:val="003D4417"/>
    <w:rsid w:val="003D58C5"/>
    <w:rsid w:val="003D6DC3"/>
    <w:rsid w:val="003E3DE5"/>
    <w:rsid w:val="003E3E60"/>
    <w:rsid w:val="003E5495"/>
    <w:rsid w:val="003E5A58"/>
    <w:rsid w:val="003E609A"/>
    <w:rsid w:val="003F16AD"/>
    <w:rsid w:val="003F541A"/>
    <w:rsid w:val="00400750"/>
    <w:rsid w:val="00410ECD"/>
    <w:rsid w:val="004112A1"/>
    <w:rsid w:val="004126B7"/>
    <w:rsid w:val="00413395"/>
    <w:rsid w:val="00413C8F"/>
    <w:rsid w:val="0041481D"/>
    <w:rsid w:val="00415BEC"/>
    <w:rsid w:val="00415E2C"/>
    <w:rsid w:val="00422E01"/>
    <w:rsid w:val="004262E4"/>
    <w:rsid w:val="00430F94"/>
    <w:rsid w:val="0043298C"/>
    <w:rsid w:val="004337CD"/>
    <w:rsid w:val="00440C7F"/>
    <w:rsid w:val="00441725"/>
    <w:rsid w:val="00442CFF"/>
    <w:rsid w:val="0044308A"/>
    <w:rsid w:val="00443737"/>
    <w:rsid w:val="00450EA9"/>
    <w:rsid w:val="00452806"/>
    <w:rsid w:val="004550E5"/>
    <w:rsid w:val="0046663E"/>
    <w:rsid w:val="0046712D"/>
    <w:rsid w:val="00467C97"/>
    <w:rsid w:val="004718C0"/>
    <w:rsid w:val="00472150"/>
    <w:rsid w:val="004737EF"/>
    <w:rsid w:val="00474C82"/>
    <w:rsid w:val="00475FFF"/>
    <w:rsid w:val="00476C91"/>
    <w:rsid w:val="00490976"/>
    <w:rsid w:val="00490BA7"/>
    <w:rsid w:val="004A5975"/>
    <w:rsid w:val="004B3051"/>
    <w:rsid w:val="004B388E"/>
    <w:rsid w:val="004B3D55"/>
    <w:rsid w:val="004B4495"/>
    <w:rsid w:val="004B4BEE"/>
    <w:rsid w:val="004B4E01"/>
    <w:rsid w:val="004C1856"/>
    <w:rsid w:val="004C277E"/>
    <w:rsid w:val="004C2B9D"/>
    <w:rsid w:val="004C5C10"/>
    <w:rsid w:val="004C64BD"/>
    <w:rsid w:val="004D0CCD"/>
    <w:rsid w:val="004D1948"/>
    <w:rsid w:val="004D1E3A"/>
    <w:rsid w:val="004D47EF"/>
    <w:rsid w:val="004D4BB1"/>
    <w:rsid w:val="004D4E3B"/>
    <w:rsid w:val="004D5BE1"/>
    <w:rsid w:val="004E2AC8"/>
    <w:rsid w:val="004E3F36"/>
    <w:rsid w:val="004E5F8D"/>
    <w:rsid w:val="004F44F4"/>
    <w:rsid w:val="004F4978"/>
    <w:rsid w:val="004F49AD"/>
    <w:rsid w:val="004F6A92"/>
    <w:rsid w:val="0050633A"/>
    <w:rsid w:val="0050669B"/>
    <w:rsid w:val="0050741B"/>
    <w:rsid w:val="00507857"/>
    <w:rsid w:val="00507C40"/>
    <w:rsid w:val="00513484"/>
    <w:rsid w:val="00514390"/>
    <w:rsid w:val="005155BA"/>
    <w:rsid w:val="00516554"/>
    <w:rsid w:val="005205EA"/>
    <w:rsid w:val="00525D5F"/>
    <w:rsid w:val="00530B7F"/>
    <w:rsid w:val="00531C79"/>
    <w:rsid w:val="005339F2"/>
    <w:rsid w:val="0053565C"/>
    <w:rsid w:val="005374B8"/>
    <w:rsid w:val="00541CD9"/>
    <w:rsid w:val="005423B6"/>
    <w:rsid w:val="00552401"/>
    <w:rsid w:val="005556E6"/>
    <w:rsid w:val="00555CA2"/>
    <w:rsid w:val="00557325"/>
    <w:rsid w:val="00561473"/>
    <w:rsid w:val="00562C67"/>
    <w:rsid w:val="005634D4"/>
    <w:rsid w:val="00563AE6"/>
    <w:rsid w:val="00565E69"/>
    <w:rsid w:val="00566CC6"/>
    <w:rsid w:val="005715EF"/>
    <w:rsid w:val="00572CC6"/>
    <w:rsid w:val="00573606"/>
    <w:rsid w:val="00576A26"/>
    <w:rsid w:val="00581685"/>
    <w:rsid w:val="00584342"/>
    <w:rsid w:val="00587385"/>
    <w:rsid w:val="0059007C"/>
    <w:rsid w:val="005946C4"/>
    <w:rsid w:val="00597CC1"/>
    <w:rsid w:val="00597EC6"/>
    <w:rsid w:val="005A202F"/>
    <w:rsid w:val="005A2656"/>
    <w:rsid w:val="005B2B88"/>
    <w:rsid w:val="005B5A28"/>
    <w:rsid w:val="005B72A3"/>
    <w:rsid w:val="005C1CFF"/>
    <w:rsid w:val="005C5DB4"/>
    <w:rsid w:val="005C74D4"/>
    <w:rsid w:val="005D08A9"/>
    <w:rsid w:val="005D6A57"/>
    <w:rsid w:val="005E21E7"/>
    <w:rsid w:val="005E2B69"/>
    <w:rsid w:val="005E3FCD"/>
    <w:rsid w:val="005E4DC5"/>
    <w:rsid w:val="005E529F"/>
    <w:rsid w:val="005E5A90"/>
    <w:rsid w:val="005E77FB"/>
    <w:rsid w:val="005F1C1D"/>
    <w:rsid w:val="005F40B0"/>
    <w:rsid w:val="005F786A"/>
    <w:rsid w:val="00604D55"/>
    <w:rsid w:val="006100F2"/>
    <w:rsid w:val="006114E1"/>
    <w:rsid w:val="00616748"/>
    <w:rsid w:val="00623ED0"/>
    <w:rsid w:val="00627AE1"/>
    <w:rsid w:val="006317F6"/>
    <w:rsid w:val="00634A0F"/>
    <w:rsid w:val="00642E19"/>
    <w:rsid w:val="00642F48"/>
    <w:rsid w:val="00644730"/>
    <w:rsid w:val="00644F23"/>
    <w:rsid w:val="0064607F"/>
    <w:rsid w:val="0064608D"/>
    <w:rsid w:val="0064702D"/>
    <w:rsid w:val="00650D86"/>
    <w:rsid w:val="00651757"/>
    <w:rsid w:val="00652B04"/>
    <w:rsid w:val="0065368E"/>
    <w:rsid w:val="006550CD"/>
    <w:rsid w:val="006571AE"/>
    <w:rsid w:val="00657393"/>
    <w:rsid w:val="0066288D"/>
    <w:rsid w:val="0066322F"/>
    <w:rsid w:val="006638DB"/>
    <w:rsid w:val="00663BB8"/>
    <w:rsid w:val="00667F9A"/>
    <w:rsid w:val="00671028"/>
    <w:rsid w:val="00672299"/>
    <w:rsid w:val="00675165"/>
    <w:rsid w:val="006767C5"/>
    <w:rsid w:val="006773EE"/>
    <w:rsid w:val="00686463"/>
    <w:rsid w:val="006919D8"/>
    <w:rsid w:val="00692321"/>
    <w:rsid w:val="00692414"/>
    <w:rsid w:val="00692F23"/>
    <w:rsid w:val="00694D87"/>
    <w:rsid w:val="006A0A04"/>
    <w:rsid w:val="006A15AA"/>
    <w:rsid w:val="006A3A3A"/>
    <w:rsid w:val="006A7BD8"/>
    <w:rsid w:val="006B097B"/>
    <w:rsid w:val="006B7FC8"/>
    <w:rsid w:val="006C0CDC"/>
    <w:rsid w:val="006C1569"/>
    <w:rsid w:val="006C1744"/>
    <w:rsid w:val="006C17F2"/>
    <w:rsid w:val="006C3165"/>
    <w:rsid w:val="006C321B"/>
    <w:rsid w:val="006C35C3"/>
    <w:rsid w:val="006C525A"/>
    <w:rsid w:val="006D00CF"/>
    <w:rsid w:val="006D170D"/>
    <w:rsid w:val="006D3564"/>
    <w:rsid w:val="006D75F2"/>
    <w:rsid w:val="006E2814"/>
    <w:rsid w:val="006F0F87"/>
    <w:rsid w:val="006F1540"/>
    <w:rsid w:val="006F1C56"/>
    <w:rsid w:val="006F20AD"/>
    <w:rsid w:val="0070615B"/>
    <w:rsid w:val="0070770A"/>
    <w:rsid w:val="007079E4"/>
    <w:rsid w:val="00710ACF"/>
    <w:rsid w:val="00710AF1"/>
    <w:rsid w:val="0071331E"/>
    <w:rsid w:val="00713A8F"/>
    <w:rsid w:val="00714CAC"/>
    <w:rsid w:val="0071735B"/>
    <w:rsid w:val="00723BCE"/>
    <w:rsid w:val="00731886"/>
    <w:rsid w:val="00735D8B"/>
    <w:rsid w:val="00736778"/>
    <w:rsid w:val="00736BFF"/>
    <w:rsid w:val="00737A18"/>
    <w:rsid w:val="007412EE"/>
    <w:rsid w:val="0074131F"/>
    <w:rsid w:val="007423AD"/>
    <w:rsid w:val="00742D34"/>
    <w:rsid w:val="00744327"/>
    <w:rsid w:val="007504D0"/>
    <w:rsid w:val="00752A3A"/>
    <w:rsid w:val="00764528"/>
    <w:rsid w:val="007658E2"/>
    <w:rsid w:val="00770DF4"/>
    <w:rsid w:val="007765C7"/>
    <w:rsid w:val="0077792D"/>
    <w:rsid w:val="007812D1"/>
    <w:rsid w:val="00782E0A"/>
    <w:rsid w:val="00783BA9"/>
    <w:rsid w:val="00783BE3"/>
    <w:rsid w:val="00784FA1"/>
    <w:rsid w:val="00790E3B"/>
    <w:rsid w:val="00797AC2"/>
    <w:rsid w:val="007B0BCC"/>
    <w:rsid w:val="007B0EC8"/>
    <w:rsid w:val="007B101C"/>
    <w:rsid w:val="007B75DE"/>
    <w:rsid w:val="007C143E"/>
    <w:rsid w:val="007D1334"/>
    <w:rsid w:val="007D1F60"/>
    <w:rsid w:val="007D2E15"/>
    <w:rsid w:val="007D3E49"/>
    <w:rsid w:val="007D40D8"/>
    <w:rsid w:val="007D61A6"/>
    <w:rsid w:val="007D6CC7"/>
    <w:rsid w:val="007D6FA8"/>
    <w:rsid w:val="007E1A68"/>
    <w:rsid w:val="007E2E14"/>
    <w:rsid w:val="007E3016"/>
    <w:rsid w:val="007E40D3"/>
    <w:rsid w:val="007E7E1B"/>
    <w:rsid w:val="007F288F"/>
    <w:rsid w:val="007F706D"/>
    <w:rsid w:val="007F7ECE"/>
    <w:rsid w:val="00800A40"/>
    <w:rsid w:val="00806779"/>
    <w:rsid w:val="008104AB"/>
    <w:rsid w:val="00811C5B"/>
    <w:rsid w:val="00814686"/>
    <w:rsid w:val="00814E7D"/>
    <w:rsid w:val="008155DE"/>
    <w:rsid w:val="00815EC6"/>
    <w:rsid w:val="0081690C"/>
    <w:rsid w:val="00825391"/>
    <w:rsid w:val="0082794D"/>
    <w:rsid w:val="008279A1"/>
    <w:rsid w:val="00830442"/>
    <w:rsid w:val="0083160C"/>
    <w:rsid w:val="00835E93"/>
    <w:rsid w:val="00837AA5"/>
    <w:rsid w:val="008415FE"/>
    <w:rsid w:val="008441B4"/>
    <w:rsid w:val="00844728"/>
    <w:rsid w:val="008476CF"/>
    <w:rsid w:val="00856AD7"/>
    <w:rsid w:val="008605F9"/>
    <w:rsid w:val="00860804"/>
    <w:rsid w:val="00860FA4"/>
    <w:rsid w:val="00861627"/>
    <w:rsid w:val="00861F47"/>
    <w:rsid w:val="00862638"/>
    <w:rsid w:val="00865694"/>
    <w:rsid w:val="0086654F"/>
    <w:rsid w:val="0086707D"/>
    <w:rsid w:val="00873925"/>
    <w:rsid w:val="0087418F"/>
    <w:rsid w:val="008744D1"/>
    <w:rsid w:val="00875C65"/>
    <w:rsid w:val="00880EFE"/>
    <w:rsid w:val="00885789"/>
    <w:rsid w:val="00886A58"/>
    <w:rsid w:val="00887C4A"/>
    <w:rsid w:val="0089010E"/>
    <w:rsid w:val="00891C57"/>
    <w:rsid w:val="00892851"/>
    <w:rsid w:val="00893914"/>
    <w:rsid w:val="0089452D"/>
    <w:rsid w:val="00894AF8"/>
    <w:rsid w:val="008A44EC"/>
    <w:rsid w:val="008A6064"/>
    <w:rsid w:val="008A71A8"/>
    <w:rsid w:val="008B4EED"/>
    <w:rsid w:val="008B5BF6"/>
    <w:rsid w:val="008B6437"/>
    <w:rsid w:val="008B6A01"/>
    <w:rsid w:val="008B6E3C"/>
    <w:rsid w:val="008B6FAE"/>
    <w:rsid w:val="008B731C"/>
    <w:rsid w:val="008C41FD"/>
    <w:rsid w:val="008C43E0"/>
    <w:rsid w:val="008D0BDC"/>
    <w:rsid w:val="008D1562"/>
    <w:rsid w:val="008D21AC"/>
    <w:rsid w:val="008D56E3"/>
    <w:rsid w:val="008D68A5"/>
    <w:rsid w:val="008D72F2"/>
    <w:rsid w:val="008E01AB"/>
    <w:rsid w:val="008E0C30"/>
    <w:rsid w:val="008E1782"/>
    <w:rsid w:val="008E1BA7"/>
    <w:rsid w:val="008E7EB0"/>
    <w:rsid w:val="008F0B85"/>
    <w:rsid w:val="008F18B8"/>
    <w:rsid w:val="008F46C4"/>
    <w:rsid w:val="008F4A02"/>
    <w:rsid w:val="008F63AE"/>
    <w:rsid w:val="009008B9"/>
    <w:rsid w:val="009032CB"/>
    <w:rsid w:val="0091078F"/>
    <w:rsid w:val="00910B3F"/>
    <w:rsid w:val="00911AD7"/>
    <w:rsid w:val="00912B1C"/>
    <w:rsid w:val="0091383D"/>
    <w:rsid w:val="00914EE1"/>
    <w:rsid w:val="009158E3"/>
    <w:rsid w:val="009203AA"/>
    <w:rsid w:val="00921F36"/>
    <w:rsid w:val="009235CD"/>
    <w:rsid w:val="00923B5A"/>
    <w:rsid w:val="0092502A"/>
    <w:rsid w:val="0093334C"/>
    <w:rsid w:val="009354CB"/>
    <w:rsid w:val="00936C20"/>
    <w:rsid w:val="009400FA"/>
    <w:rsid w:val="00943730"/>
    <w:rsid w:val="00944F20"/>
    <w:rsid w:val="00945BE6"/>
    <w:rsid w:val="0095284A"/>
    <w:rsid w:val="00952DE2"/>
    <w:rsid w:val="00953621"/>
    <w:rsid w:val="00957009"/>
    <w:rsid w:val="00962957"/>
    <w:rsid w:val="0096637E"/>
    <w:rsid w:val="00967873"/>
    <w:rsid w:val="00967E72"/>
    <w:rsid w:val="00972D23"/>
    <w:rsid w:val="00975840"/>
    <w:rsid w:val="00982DA0"/>
    <w:rsid w:val="00984C10"/>
    <w:rsid w:val="00987127"/>
    <w:rsid w:val="00987FBB"/>
    <w:rsid w:val="00990264"/>
    <w:rsid w:val="00993B90"/>
    <w:rsid w:val="009957D1"/>
    <w:rsid w:val="00995F88"/>
    <w:rsid w:val="009976FF"/>
    <w:rsid w:val="009A315D"/>
    <w:rsid w:val="009A5C81"/>
    <w:rsid w:val="009A77DA"/>
    <w:rsid w:val="009B148C"/>
    <w:rsid w:val="009B54A2"/>
    <w:rsid w:val="009B6E87"/>
    <w:rsid w:val="009C12E8"/>
    <w:rsid w:val="009D12D7"/>
    <w:rsid w:val="009D3485"/>
    <w:rsid w:val="009D3CBC"/>
    <w:rsid w:val="009D5D72"/>
    <w:rsid w:val="009E2112"/>
    <w:rsid w:val="009E3E42"/>
    <w:rsid w:val="009E4651"/>
    <w:rsid w:val="009E7068"/>
    <w:rsid w:val="009F0097"/>
    <w:rsid w:val="009F1F81"/>
    <w:rsid w:val="009F3150"/>
    <w:rsid w:val="009F39B5"/>
    <w:rsid w:val="009F3CB4"/>
    <w:rsid w:val="009F7C70"/>
    <w:rsid w:val="00A022B3"/>
    <w:rsid w:val="00A05D50"/>
    <w:rsid w:val="00A11B9E"/>
    <w:rsid w:val="00A12CEB"/>
    <w:rsid w:val="00A171E1"/>
    <w:rsid w:val="00A2492B"/>
    <w:rsid w:val="00A26A22"/>
    <w:rsid w:val="00A272F4"/>
    <w:rsid w:val="00A27F4F"/>
    <w:rsid w:val="00A318A0"/>
    <w:rsid w:val="00A3201A"/>
    <w:rsid w:val="00A330CE"/>
    <w:rsid w:val="00A337B9"/>
    <w:rsid w:val="00A3400C"/>
    <w:rsid w:val="00A3465A"/>
    <w:rsid w:val="00A3567A"/>
    <w:rsid w:val="00A41129"/>
    <w:rsid w:val="00A41C9B"/>
    <w:rsid w:val="00A435D9"/>
    <w:rsid w:val="00A43608"/>
    <w:rsid w:val="00A43A24"/>
    <w:rsid w:val="00A43D5E"/>
    <w:rsid w:val="00A4525F"/>
    <w:rsid w:val="00A45D89"/>
    <w:rsid w:val="00A50FAD"/>
    <w:rsid w:val="00A515D6"/>
    <w:rsid w:val="00A51B5A"/>
    <w:rsid w:val="00A52C56"/>
    <w:rsid w:val="00A558C2"/>
    <w:rsid w:val="00A5622B"/>
    <w:rsid w:val="00A636BA"/>
    <w:rsid w:val="00A63F16"/>
    <w:rsid w:val="00A64E28"/>
    <w:rsid w:val="00A7052B"/>
    <w:rsid w:val="00A72655"/>
    <w:rsid w:val="00A75055"/>
    <w:rsid w:val="00A77FF3"/>
    <w:rsid w:val="00A80F45"/>
    <w:rsid w:val="00A83CCE"/>
    <w:rsid w:val="00A84B29"/>
    <w:rsid w:val="00A86DB9"/>
    <w:rsid w:val="00A96105"/>
    <w:rsid w:val="00AA2112"/>
    <w:rsid w:val="00AA49C4"/>
    <w:rsid w:val="00AA739D"/>
    <w:rsid w:val="00AB07F2"/>
    <w:rsid w:val="00AB0916"/>
    <w:rsid w:val="00AB31FA"/>
    <w:rsid w:val="00AB3445"/>
    <w:rsid w:val="00AB4657"/>
    <w:rsid w:val="00AB7DB9"/>
    <w:rsid w:val="00AC2456"/>
    <w:rsid w:val="00AC5A0E"/>
    <w:rsid w:val="00AD4BD1"/>
    <w:rsid w:val="00AD56A7"/>
    <w:rsid w:val="00AD59F0"/>
    <w:rsid w:val="00AD6700"/>
    <w:rsid w:val="00AE1D59"/>
    <w:rsid w:val="00AE3153"/>
    <w:rsid w:val="00AE62A8"/>
    <w:rsid w:val="00AF02A0"/>
    <w:rsid w:val="00AF29A2"/>
    <w:rsid w:val="00AF3ED8"/>
    <w:rsid w:val="00AF5A95"/>
    <w:rsid w:val="00AF5E8F"/>
    <w:rsid w:val="00B02F2B"/>
    <w:rsid w:val="00B03235"/>
    <w:rsid w:val="00B0389F"/>
    <w:rsid w:val="00B04D0D"/>
    <w:rsid w:val="00B04FC6"/>
    <w:rsid w:val="00B053FD"/>
    <w:rsid w:val="00B05B18"/>
    <w:rsid w:val="00B06739"/>
    <w:rsid w:val="00B06C93"/>
    <w:rsid w:val="00B06EA3"/>
    <w:rsid w:val="00B104D4"/>
    <w:rsid w:val="00B10595"/>
    <w:rsid w:val="00B12D3C"/>
    <w:rsid w:val="00B16FC0"/>
    <w:rsid w:val="00B20E3A"/>
    <w:rsid w:val="00B217AF"/>
    <w:rsid w:val="00B21D0F"/>
    <w:rsid w:val="00B23567"/>
    <w:rsid w:val="00B237CD"/>
    <w:rsid w:val="00B260B4"/>
    <w:rsid w:val="00B26C31"/>
    <w:rsid w:val="00B347F4"/>
    <w:rsid w:val="00B37BDE"/>
    <w:rsid w:val="00B43604"/>
    <w:rsid w:val="00B43F43"/>
    <w:rsid w:val="00B4572C"/>
    <w:rsid w:val="00B46936"/>
    <w:rsid w:val="00B472A6"/>
    <w:rsid w:val="00B57343"/>
    <w:rsid w:val="00B6199B"/>
    <w:rsid w:val="00B62DD2"/>
    <w:rsid w:val="00B64D72"/>
    <w:rsid w:val="00B713E6"/>
    <w:rsid w:val="00B71471"/>
    <w:rsid w:val="00B7228D"/>
    <w:rsid w:val="00B73931"/>
    <w:rsid w:val="00B73BD1"/>
    <w:rsid w:val="00B75814"/>
    <w:rsid w:val="00B76205"/>
    <w:rsid w:val="00B83A23"/>
    <w:rsid w:val="00B83B83"/>
    <w:rsid w:val="00B84C90"/>
    <w:rsid w:val="00B84E9E"/>
    <w:rsid w:val="00B90283"/>
    <w:rsid w:val="00B908F1"/>
    <w:rsid w:val="00B946BB"/>
    <w:rsid w:val="00B977E0"/>
    <w:rsid w:val="00BA5DF4"/>
    <w:rsid w:val="00BA621A"/>
    <w:rsid w:val="00BA6DD6"/>
    <w:rsid w:val="00BB0F18"/>
    <w:rsid w:val="00BB18FC"/>
    <w:rsid w:val="00BB1EA6"/>
    <w:rsid w:val="00BB4354"/>
    <w:rsid w:val="00BB4B01"/>
    <w:rsid w:val="00BB74E2"/>
    <w:rsid w:val="00BC0984"/>
    <w:rsid w:val="00BC2666"/>
    <w:rsid w:val="00BC313B"/>
    <w:rsid w:val="00BC3D53"/>
    <w:rsid w:val="00BC408C"/>
    <w:rsid w:val="00BD2F28"/>
    <w:rsid w:val="00BD5226"/>
    <w:rsid w:val="00BD5282"/>
    <w:rsid w:val="00BD53F7"/>
    <w:rsid w:val="00BD7405"/>
    <w:rsid w:val="00BE3DC8"/>
    <w:rsid w:val="00BE60ED"/>
    <w:rsid w:val="00BF0A50"/>
    <w:rsid w:val="00BF2EAD"/>
    <w:rsid w:val="00BF326D"/>
    <w:rsid w:val="00BF4817"/>
    <w:rsid w:val="00BF4E85"/>
    <w:rsid w:val="00BF6923"/>
    <w:rsid w:val="00BF7EFF"/>
    <w:rsid w:val="00C02EFB"/>
    <w:rsid w:val="00C0338D"/>
    <w:rsid w:val="00C0479E"/>
    <w:rsid w:val="00C05CD6"/>
    <w:rsid w:val="00C11074"/>
    <w:rsid w:val="00C1131E"/>
    <w:rsid w:val="00C13CA9"/>
    <w:rsid w:val="00C14C56"/>
    <w:rsid w:val="00C14DB1"/>
    <w:rsid w:val="00C164BF"/>
    <w:rsid w:val="00C2088E"/>
    <w:rsid w:val="00C20F9F"/>
    <w:rsid w:val="00C21091"/>
    <w:rsid w:val="00C22539"/>
    <w:rsid w:val="00C24E31"/>
    <w:rsid w:val="00C25AAC"/>
    <w:rsid w:val="00C26ADC"/>
    <w:rsid w:val="00C26CE4"/>
    <w:rsid w:val="00C27B9A"/>
    <w:rsid w:val="00C30724"/>
    <w:rsid w:val="00C33B6F"/>
    <w:rsid w:val="00C3637F"/>
    <w:rsid w:val="00C36DDB"/>
    <w:rsid w:val="00C40D07"/>
    <w:rsid w:val="00C415EA"/>
    <w:rsid w:val="00C44850"/>
    <w:rsid w:val="00C44DA1"/>
    <w:rsid w:val="00C47A9E"/>
    <w:rsid w:val="00C505EE"/>
    <w:rsid w:val="00C51900"/>
    <w:rsid w:val="00C55BEA"/>
    <w:rsid w:val="00C56CA2"/>
    <w:rsid w:val="00C60157"/>
    <w:rsid w:val="00C6263E"/>
    <w:rsid w:val="00C628CE"/>
    <w:rsid w:val="00C67BC1"/>
    <w:rsid w:val="00C72AE1"/>
    <w:rsid w:val="00C8391B"/>
    <w:rsid w:val="00C83A1F"/>
    <w:rsid w:val="00C843A2"/>
    <w:rsid w:val="00C872A4"/>
    <w:rsid w:val="00C87466"/>
    <w:rsid w:val="00CA46FA"/>
    <w:rsid w:val="00CA4949"/>
    <w:rsid w:val="00CB0216"/>
    <w:rsid w:val="00CB386C"/>
    <w:rsid w:val="00CC2313"/>
    <w:rsid w:val="00CC470A"/>
    <w:rsid w:val="00CC666E"/>
    <w:rsid w:val="00CC7580"/>
    <w:rsid w:val="00CD0691"/>
    <w:rsid w:val="00CD15DD"/>
    <w:rsid w:val="00CD32BC"/>
    <w:rsid w:val="00CD3697"/>
    <w:rsid w:val="00CD545A"/>
    <w:rsid w:val="00CE1C1E"/>
    <w:rsid w:val="00CE2875"/>
    <w:rsid w:val="00CE2958"/>
    <w:rsid w:val="00CE4A37"/>
    <w:rsid w:val="00CE50C0"/>
    <w:rsid w:val="00CE5E47"/>
    <w:rsid w:val="00CF0244"/>
    <w:rsid w:val="00CF2F95"/>
    <w:rsid w:val="00CF36B1"/>
    <w:rsid w:val="00CF6DC0"/>
    <w:rsid w:val="00D0692E"/>
    <w:rsid w:val="00D15EF2"/>
    <w:rsid w:val="00D27D5F"/>
    <w:rsid w:val="00D314FE"/>
    <w:rsid w:val="00D33774"/>
    <w:rsid w:val="00D40649"/>
    <w:rsid w:val="00D436E0"/>
    <w:rsid w:val="00D43B0E"/>
    <w:rsid w:val="00D44EEB"/>
    <w:rsid w:val="00D45741"/>
    <w:rsid w:val="00D46142"/>
    <w:rsid w:val="00D4616A"/>
    <w:rsid w:val="00D51F2A"/>
    <w:rsid w:val="00D5714D"/>
    <w:rsid w:val="00D600F2"/>
    <w:rsid w:val="00D70E69"/>
    <w:rsid w:val="00D7246F"/>
    <w:rsid w:val="00D726C9"/>
    <w:rsid w:val="00D7410A"/>
    <w:rsid w:val="00D75765"/>
    <w:rsid w:val="00D76B06"/>
    <w:rsid w:val="00D814D4"/>
    <w:rsid w:val="00D81579"/>
    <w:rsid w:val="00D8243E"/>
    <w:rsid w:val="00D85492"/>
    <w:rsid w:val="00D86117"/>
    <w:rsid w:val="00D86C1C"/>
    <w:rsid w:val="00D87F5E"/>
    <w:rsid w:val="00D90837"/>
    <w:rsid w:val="00D90DA1"/>
    <w:rsid w:val="00D92F17"/>
    <w:rsid w:val="00D956EA"/>
    <w:rsid w:val="00D96B9C"/>
    <w:rsid w:val="00D97CC3"/>
    <w:rsid w:val="00D97D73"/>
    <w:rsid w:val="00DA1DFB"/>
    <w:rsid w:val="00DA2893"/>
    <w:rsid w:val="00DA3AB8"/>
    <w:rsid w:val="00DB0B32"/>
    <w:rsid w:val="00DB15C5"/>
    <w:rsid w:val="00DB26C4"/>
    <w:rsid w:val="00DB2B16"/>
    <w:rsid w:val="00DB33DF"/>
    <w:rsid w:val="00DB4A32"/>
    <w:rsid w:val="00DB64A8"/>
    <w:rsid w:val="00DB7327"/>
    <w:rsid w:val="00DC0CB1"/>
    <w:rsid w:val="00DC159C"/>
    <w:rsid w:val="00DC34C6"/>
    <w:rsid w:val="00DC39FC"/>
    <w:rsid w:val="00DD05D6"/>
    <w:rsid w:val="00DD1856"/>
    <w:rsid w:val="00DD2E92"/>
    <w:rsid w:val="00DD7479"/>
    <w:rsid w:val="00DE2624"/>
    <w:rsid w:val="00DE3F5E"/>
    <w:rsid w:val="00DE41FA"/>
    <w:rsid w:val="00DF068A"/>
    <w:rsid w:val="00DF14FF"/>
    <w:rsid w:val="00DF1C2A"/>
    <w:rsid w:val="00DF2647"/>
    <w:rsid w:val="00DF373E"/>
    <w:rsid w:val="00DF7AC4"/>
    <w:rsid w:val="00E00BDE"/>
    <w:rsid w:val="00E0165B"/>
    <w:rsid w:val="00E03BCD"/>
    <w:rsid w:val="00E052FD"/>
    <w:rsid w:val="00E053AD"/>
    <w:rsid w:val="00E06956"/>
    <w:rsid w:val="00E072E5"/>
    <w:rsid w:val="00E07B0F"/>
    <w:rsid w:val="00E15EBB"/>
    <w:rsid w:val="00E16090"/>
    <w:rsid w:val="00E22FA7"/>
    <w:rsid w:val="00E26419"/>
    <w:rsid w:val="00E26552"/>
    <w:rsid w:val="00E30359"/>
    <w:rsid w:val="00E313F3"/>
    <w:rsid w:val="00E3409E"/>
    <w:rsid w:val="00E367B8"/>
    <w:rsid w:val="00E41E9F"/>
    <w:rsid w:val="00E44958"/>
    <w:rsid w:val="00E4735B"/>
    <w:rsid w:val="00E47D20"/>
    <w:rsid w:val="00E51A2C"/>
    <w:rsid w:val="00E52CDB"/>
    <w:rsid w:val="00E53820"/>
    <w:rsid w:val="00E5414B"/>
    <w:rsid w:val="00E547C1"/>
    <w:rsid w:val="00E56EAE"/>
    <w:rsid w:val="00E60801"/>
    <w:rsid w:val="00E613BD"/>
    <w:rsid w:val="00E614AF"/>
    <w:rsid w:val="00E62FBF"/>
    <w:rsid w:val="00E6503E"/>
    <w:rsid w:val="00E669FF"/>
    <w:rsid w:val="00E7275A"/>
    <w:rsid w:val="00E730AC"/>
    <w:rsid w:val="00E740E7"/>
    <w:rsid w:val="00E93185"/>
    <w:rsid w:val="00E93C19"/>
    <w:rsid w:val="00E95E78"/>
    <w:rsid w:val="00E96747"/>
    <w:rsid w:val="00EA2DA5"/>
    <w:rsid w:val="00EA4B72"/>
    <w:rsid w:val="00EA4ED5"/>
    <w:rsid w:val="00EA6BEE"/>
    <w:rsid w:val="00EA7AED"/>
    <w:rsid w:val="00EB00C8"/>
    <w:rsid w:val="00EB395E"/>
    <w:rsid w:val="00EB5526"/>
    <w:rsid w:val="00EB5F28"/>
    <w:rsid w:val="00EC0E28"/>
    <w:rsid w:val="00EC6578"/>
    <w:rsid w:val="00EC72AA"/>
    <w:rsid w:val="00ED53AA"/>
    <w:rsid w:val="00ED58DA"/>
    <w:rsid w:val="00ED7955"/>
    <w:rsid w:val="00EE75CC"/>
    <w:rsid w:val="00EF194C"/>
    <w:rsid w:val="00EF1D82"/>
    <w:rsid w:val="00EF2B22"/>
    <w:rsid w:val="00EF41AC"/>
    <w:rsid w:val="00EF41CD"/>
    <w:rsid w:val="00EF41E7"/>
    <w:rsid w:val="00EF79B5"/>
    <w:rsid w:val="00F0001F"/>
    <w:rsid w:val="00F00552"/>
    <w:rsid w:val="00F01F11"/>
    <w:rsid w:val="00F030AC"/>
    <w:rsid w:val="00F066F5"/>
    <w:rsid w:val="00F10C4B"/>
    <w:rsid w:val="00F10F1F"/>
    <w:rsid w:val="00F13579"/>
    <w:rsid w:val="00F1425C"/>
    <w:rsid w:val="00F14392"/>
    <w:rsid w:val="00F26087"/>
    <w:rsid w:val="00F304B3"/>
    <w:rsid w:val="00F3119D"/>
    <w:rsid w:val="00F3148D"/>
    <w:rsid w:val="00F34EF9"/>
    <w:rsid w:val="00F35199"/>
    <w:rsid w:val="00F36BA3"/>
    <w:rsid w:val="00F40157"/>
    <w:rsid w:val="00F462A0"/>
    <w:rsid w:val="00F463C9"/>
    <w:rsid w:val="00F463F5"/>
    <w:rsid w:val="00F46889"/>
    <w:rsid w:val="00F476C8"/>
    <w:rsid w:val="00F52024"/>
    <w:rsid w:val="00F52585"/>
    <w:rsid w:val="00F5336C"/>
    <w:rsid w:val="00F53D50"/>
    <w:rsid w:val="00F61A8A"/>
    <w:rsid w:val="00F63E6E"/>
    <w:rsid w:val="00F64C5B"/>
    <w:rsid w:val="00F64EB3"/>
    <w:rsid w:val="00F66EFD"/>
    <w:rsid w:val="00F6761E"/>
    <w:rsid w:val="00F700E9"/>
    <w:rsid w:val="00F72076"/>
    <w:rsid w:val="00F7452E"/>
    <w:rsid w:val="00F755C4"/>
    <w:rsid w:val="00F762F0"/>
    <w:rsid w:val="00F87564"/>
    <w:rsid w:val="00F8757F"/>
    <w:rsid w:val="00F8798A"/>
    <w:rsid w:val="00F90782"/>
    <w:rsid w:val="00F90D5D"/>
    <w:rsid w:val="00F9269E"/>
    <w:rsid w:val="00F96F41"/>
    <w:rsid w:val="00FA14B4"/>
    <w:rsid w:val="00FA2BA2"/>
    <w:rsid w:val="00FA3C38"/>
    <w:rsid w:val="00FA428F"/>
    <w:rsid w:val="00FA5D5B"/>
    <w:rsid w:val="00FA78F4"/>
    <w:rsid w:val="00FA7A87"/>
    <w:rsid w:val="00FA7B3F"/>
    <w:rsid w:val="00FB0A04"/>
    <w:rsid w:val="00FB22A2"/>
    <w:rsid w:val="00FB29EB"/>
    <w:rsid w:val="00FB6724"/>
    <w:rsid w:val="00FC375F"/>
    <w:rsid w:val="00FC3A8F"/>
    <w:rsid w:val="00FC5E10"/>
    <w:rsid w:val="00FC6DDF"/>
    <w:rsid w:val="00FD1442"/>
    <w:rsid w:val="00FD18FF"/>
    <w:rsid w:val="00FD258B"/>
    <w:rsid w:val="00FD2AE8"/>
    <w:rsid w:val="00FD2FC0"/>
    <w:rsid w:val="00FD4D55"/>
    <w:rsid w:val="00FD6D8F"/>
    <w:rsid w:val="00FD7239"/>
    <w:rsid w:val="00FE0B58"/>
    <w:rsid w:val="00FE1B35"/>
    <w:rsid w:val="00FE47D1"/>
    <w:rsid w:val="00FE4F45"/>
    <w:rsid w:val="00FE6368"/>
    <w:rsid w:val="00FE6D9D"/>
    <w:rsid w:val="00FF16EC"/>
    <w:rsid w:val="00FF319F"/>
    <w:rsid w:val="00FF5BA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EFA024C"/>
  <w15:docId w15:val="{4EDA8068-1817-401E-BBDD-A225BF2CE7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E6368"/>
    <w:pPr>
      <w:jc w:val="both"/>
    </w:pPr>
    <w:rPr>
      <w:rFonts w:eastAsia="Times New Roman"/>
      <w:szCs w:val="24"/>
      <w:lang w:val="hr-HR" w:eastAsia="hr-HR"/>
    </w:rPr>
  </w:style>
  <w:style w:type="paragraph" w:styleId="Heading1">
    <w:name w:val="heading 1"/>
    <w:basedOn w:val="Normal"/>
    <w:next w:val="Normal"/>
    <w:link w:val="Heading1Char"/>
    <w:uiPriority w:val="9"/>
    <w:qFormat/>
    <w:rsid w:val="003571CC"/>
    <w:pPr>
      <w:keepNext/>
      <w:keepLines/>
      <w:outlineLvl w:val="0"/>
    </w:pPr>
    <w:rPr>
      <w:rFonts w:ascii="Arial" w:hAnsi="Arial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qFormat/>
    <w:rsid w:val="003571CC"/>
    <w:pPr>
      <w:keepNext/>
      <w:keepLines/>
      <w:outlineLvl w:val="1"/>
    </w:pPr>
    <w:rPr>
      <w:rFonts w:ascii="Arial" w:hAnsi="Arial"/>
      <w:b/>
      <w:bCs/>
      <w:color w:val="000000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3571CC"/>
    <w:rPr>
      <w:rFonts w:ascii="Arial" w:eastAsia="Times New Roman" w:hAnsi="Arial" w:cs="Times New Roman"/>
      <w:b/>
      <w:bCs/>
      <w:sz w:val="28"/>
      <w:szCs w:val="28"/>
    </w:rPr>
  </w:style>
  <w:style w:type="character" w:customStyle="1" w:styleId="Heading2Char">
    <w:name w:val="Heading 2 Char"/>
    <w:link w:val="Heading2"/>
    <w:uiPriority w:val="9"/>
    <w:semiHidden/>
    <w:rsid w:val="003571CC"/>
    <w:rPr>
      <w:rFonts w:ascii="Arial" w:eastAsia="Times New Roman" w:hAnsi="Arial" w:cs="Times New Roman"/>
      <w:b/>
      <w:bCs/>
      <w:color w:val="000000"/>
      <w:sz w:val="26"/>
      <w:szCs w:val="26"/>
    </w:rPr>
  </w:style>
  <w:style w:type="table" w:styleId="TableGrid">
    <w:name w:val="Table Grid"/>
    <w:basedOn w:val="TableNormal"/>
    <w:rsid w:val="007F288F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customStyle="1" w:styleId="HeaderChar">
    <w:name w:val="Header Char"/>
    <w:link w:val="Header"/>
    <w:uiPriority w:val="99"/>
    <w:rsid w:val="007F288F"/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Footer">
    <w:name w:val="footer"/>
    <w:basedOn w:val="Normal"/>
    <w:link w:val="FooterChar"/>
    <w:uiPriority w:val="99"/>
    <w:unhideWhenUsed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customStyle="1" w:styleId="FooterChar">
    <w:name w:val="Footer Char"/>
    <w:link w:val="Footer"/>
    <w:uiPriority w:val="99"/>
    <w:rsid w:val="007F288F"/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F288F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7F288F"/>
    <w:rPr>
      <w:rFonts w:ascii="Tahoma" w:eastAsia="Times New Roman" w:hAnsi="Tahoma" w:cs="Tahoma"/>
      <w:sz w:val="16"/>
      <w:szCs w:val="16"/>
      <w:lang w:eastAsia="hr-HR"/>
    </w:rPr>
  </w:style>
  <w:style w:type="paragraph" w:styleId="ListParagraph">
    <w:name w:val="List Paragraph"/>
    <w:basedOn w:val="Normal"/>
    <w:uiPriority w:val="34"/>
    <w:qFormat/>
    <w:rsid w:val="00972D23"/>
    <w:pPr>
      <w:ind w:left="720"/>
      <w:contextualSpacing/>
    </w:pPr>
  </w:style>
  <w:style w:type="paragraph" w:styleId="NormalWeb">
    <w:name w:val="Normal (Web)"/>
    <w:basedOn w:val="Normal"/>
    <w:uiPriority w:val="99"/>
    <w:rsid w:val="00183209"/>
    <w:pPr>
      <w:spacing w:before="100" w:beforeAutospacing="1" w:after="100" w:afterAutospacing="1"/>
    </w:pPr>
    <w:rPr>
      <w:rFonts w:ascii="Times New Roman" w:hAnsi="Times New Roman"/>
    </w:rPr>
  </w:style>
  <w:style w:type="paragraph" w:styleId="NoSpacing">
    <w:name w:val="No Spacing"/>
    <w:uiPriority w:val="1"/>
    <w:qFormat/>
    <w:rsid w:val="00B64D72"/>
    <w:rPr>
      <w:rFonts w:eastAsia="Times New Roman"/>
      <w:szCs w:val="24"/>
      <w:lang w:val="hr-HR" w:eastAsia="hr-HR"/>
    </w:rPr>
  </w:style>
  <w:style w:type="paragraph" w:customStyle="1" w:styleId="Razred">
    <w:name w:val="_Razred"/>
    <w:basedOn w:val="Normal"/>
    <w:qFormat/>
    <w:rsid w:val="0064702D"/>
    <w:rPr>
      <w:rFonts w:cs="Arial"/>
      <w:b/>
      <w:i/>
      <w:color w:val="44546A" w:themeColor="text2"/>
      <w:szCs w:val="20"/>
    </w:rPr>
  </w:style>
  <w:style w:type="paragraph" w:customStyle="1" w:styleId="Razrednaslov">
    <w:name w:val="_Razred_naslov"/>
    <w:basedOn w:val="Normal"/>
    <w:qFormat/>
    <w:rsid w:val="0064702D"/>
    <w:pPr>
      <w:jc w:val="left"/>
    </w:pPr>
    <w:rPr>
      <w:b/>
      <w:color w:val="44546A" w:themeColor="text2"/>
      <w:sz w:val="22"/>
      <w:szCs w:val="22"/>
    </w:rPr>
  </w:style>
  <w:style w:type="paragraph" w:customStyle="1" w:styleId="Razredcentar">
    <w:name w:val="_Razred_centar"/>
    <w:basedOn w:val="Normal"/>
    <w:qFormat/>
    <w:rsid w:val="0064702D"/>
    <w:pPr>
      <w:jc w:val="center"/>
    </w:pPr>
    <w:rPr>
      <w:rFonts w:cs="Arial"/>
      <w:b/>
      <w:bCs/>
      <w:color w:val="44546A" w:themeColor="text2"/>
      <w:szCs w:val="20"/>
    </w:rPr>
  </w:style>
  <w:style w:type="paragraph" w:styleId="Revision">
    <w:name w:val="Revision"/>
    <w:hidden/>
    <w:uiPriority w:val="99"/>
    <w:semiHidden/>
    <w:rsid w:val="00837AA5"/>
    <w:rPr>
      <w:rFonts w:eastAsia="Times New Roman"/>
      <w:szCs w:val="24"/>
      <w:lang w:val="hr-HR" w:eastAsia="hr-HR"/>
    </w:rPr>
  </w:style>
  <w:style w:type="character" w:styleId="Hyperlink">
    <w:name w:val="Hyperlink"/>
    <w:basedOn w:val="DefaultParagraphFont"/>
    <w:uiPriority w:val="99"/>
    <w:unhideWhenUsed/>
    <w:rsid w:val="002C1E02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2C1E02"/>
    <w:rPr>
      <w:color w:val="954F72" w:themeColor="followedHyperlink"/>
      <w:u w:val="single"/>
    </w:rPr>
  </w:style>
  <w:style w:type="paragraph" w:customStyle="1" w:styleId="p1">
    <w:name w:val="p1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3333"/>
      <w:sz w:val="27"/>
      <w:szCs w:val="27"/>
      <w:lang w:val="en-US" w:eastAsia="en-US"/>
    </w:rPr>
  </w:style>
  <w:style w:type="paragraph" w:customStyle="1" w:styleId="p2">
    <w:name w:val="p2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3333"/>
      <w:sz w:val="24"/>
      <w:lang w:val="en-US" w:eastAsia="en-US"/>
    </w:rPr>
  </w:style>
  <w:style w:type="paragraph" w:customStyle="1" w:styleId="p3">
    <w:name w:val="p3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CCCC"/>
      <w:sz w:val="24"/>
      <w:lang w:val="en-US" w:eastAsia="en-US"/>
    </w:rPr>
  </w:style>
  <w:style w:type="character" w:customStyle="1" w:styleId="s1">
    <w:name w:val="s1"/>
    <w:basedOn w:val="DefaultParagraphFont"/>
    <w:rsid w:val="001E46EC"/>
  </w:style>
  <w:style w:type="paragraph" w:customStyle="1" w:styleId="p4">
    <w:name w:val="p4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CCCC"/>
      <w:sz w:val="24"/>
      <w:lang w:val="en-US" w:eastAsia="en-US"/>
    </w:rPr>
  </w:style>
  <w:style w:type="character" w:customStyle="1" w:styleId="s2">
    <w:name w:val="s2"/>
    <w:basedOn w:val="DefaultParagraphFont"/>
    <w:rsid w:val="001E46EC"/>
    <w:rPr>
      <w:rFonts w:ascii="Helvetica" w:hAnsi="Helvetica" w:hint="default"/>
      <w:color w:val="33CCCC"/>
      <w:sz w:val="24"/>
      <w:szCs w:val="24"/>
    </w:rPr>
  </w:style>
  <w:style w:type="character" w:customStyle="1" w:styleId="apple-converted-space">
    <w:name w:val="apple-converted-space"/>
    <w:basedOn w:val="DefaultParagraphFont"/>
    <w:rsid w:val="001E46EC"/>
  </w:style>
  <w:style w:type="paragraph" w:customStyle="1" w:styleId="p5">
    <w:name w:val="p5"/>
    <w:basedOn w:val="Normal"/>
    <w:rsid w:val="005B2B88"/>
    <w:pPr>
      <w:jc w:val="left"/>
    </w:pPr>
    <w:rPr>
      <w:rFonts w:ascii="Comic Sans MS" w:eastAsia="Calibri" w:hAnsi="Comic Sans MS"/>
      <w:color w:val="12234B"/>
      <w:szCs w:val="20"/>
      <w:lang w:val="en-US" w:eastAsia="en-US"/>
    </w:rPr>
  </w:style>
  <w:style w:type="paragraph" w:customStyle="1" w:styleId="p6">
    <w:name w:val="p6"/>
    <w:basedOn w:val="Normal"/>
    <w:rsid w:val="005B2B88"/>
    <w:pPr>
      <w:ind w:left="1440" w:hanging="144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7">
    <w:name w:val="p7"/>
    <w:basedOn w:val="Normal"/>
    <w:rsid w:val="005B2B88"/>
    <w:pPr>
      <w:ind w:left="1440" w:firstLine="72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8">
    <w:name w:val="p8"/>
    <w:basedOn w:val="Normal"/>
    <w:rsid w:val="005B2B88"/>
    <w:pPr>
      <w:ind w:left="720" w:firstLine="72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9">
    <w:name w:val="p9"/>
    <w:basedOn w:val="Normal"/>
    <w:rsid w:val="005B2B88"/>
    <w:pPr>
      <w:ind w:left="720" w:firstLine="720"/>
      <w:jc w:val="left"/>
    </w:pPr>
    <w:rPr>
      <w:rFonts w:ascii="Arial" w:eastAsia="Calibri" w:hAnsi="Arial" w:cs="Arial"/>
      <w:color w:val="12234B"/>
      <w:sz w:val="18"/>
      <w:szCs w:val="18"/>
      <w:lang w:val="en-US" w:eastAsia="en-US"/>
    </w:rPr>
  </w:style>
  <w:style w:type="paragraph" w:customStyle="1" w:styleId="p10">
    <w:name w:val="p10"/>
    <w:basedOn w:val="Normal"/>
    <w:rsid w:val="005B2B88"/>
    <w:pPr>
      <w:ind w:left="1440" w:hanging="1440"/>
      <w:jc w:val="left"/>
    </w:pPr>
    <w:rPr>
      <w:rFonts w:ascii="Arial" w:eastAsia="Calibri" w:hAnsi="Arial" w:cs="Arial"/>
      <w:color w:val="12234B"/>
      <w:sz w:val="18"/>
      <w:szCs w:val="18"/>
      <w:lang w:val="en-US" w:eastAsia="en-US"/>
    </w:rPr>
  </w:style>
  <w:style w:type="paragraph" w:customStyle="1" w:styleId="p11">
    <w:name w:val="p11"/>
    <w:basedOn w:val="Normal"/>
    <w:rsid w:val="005B2B88"/>
    <w:pPr>
      <w:ind w:left="2160" w:hanging="2160"/>
      <w:jc w:val="left"/>
    </w:pPr>
    <w:rPr>
      <w:rFonts w:ascii="Arial" w:eastAsia="Calibri" w:hAnsi="Arial" w:cs="Arial"/>
      <w:color w:val="333333"/>
      <w:sz w:val="18"/>
      <w:szCs w:val="18"/>
      <w:lang w:val="en-US" w:eastAsia="en-US"/>
    </w:rPr>
  </w:style>
  <w:style w:type="paragraph" w:customStyle="1" w:styleId="p12">
    <w:name w:val="p12"/>
    <w:basedOn w:val="Normal"/>
    <w:rsid w:val="005B2B88"/>
    <w:pPr>
      <w:ind w:left="2160" w:hanging="2160"/>
      <w:jc w:val="left"/>
    </w:pPr>
    <w:rPr>
      <w:rFonts w:ascii="Arial" w:eastAsia="Calibri" w:hAnsi="Arial" w:cs="Arial"/>
      <w:color w:val="12234B"/>
      <w:sz w:val="18"/>
      <w:szCs w:val="18"/>
      <w:lang w:val="en-US" w:eastAsia="en-US"/>
    </w:rPr>
  </w:style>
  <w:style w:type="paragraph" w:customStyle="1" w:styleId="p13">
    <w:name w:val="p13"/>
    <w:basedOn w:val="Normal"/>
    <w:rsid w:val="005B2B88"/>
    <w:pPr>
      <w:jc w:val="left"/>
    </w:pPr>
    <w:rPr>
      <w:rFonts w:ascii="Times New Roman" w:eastAsia="Calibri" w:hAnsi="Times New Roman"/>
      <w:color w:val="12234B"/>
      <w:sz w:val="24"/>
      <w:lang w:val="en-US" w:eastAsia="en-US"/>
    </w:rPr>
  </w:style>
  <w:style w:type="paragraph" w:customStyle="1" w:styleId="p14">
    <w:name w:val="p14"/>
    <w:basedOn w:val="Normal"/>
    <w:rsid w:val="005B2B88"/>
    <w:pPr>
      <w:ind w:left="1440" w:hanging="1440"/>
      <w:jc w:val="left"/>
    </w:pPr>
    <w:rPr>
      <w:rFonts w:ascii="Verdana" w:eastAsia="Calibri" w:hAnsi="Verdana"/>
      <w:color w:val="12234B"/>
      <w:sz w:val="18"/>
      <w:szCs w:val="18"/>
      <w:lang w:val="en-US" w:eastAsia="en-US"/>
    </w:rPr>
  </w:style>
  <w:style w:type="paragraph" w:customStyle="1" w:styleId="p15">
    <w:name w:val="p15"/>
    <w:basedOn w:val="Normal"/>
    <w:rsid w:val="005B2B88"/>
    <w:pPr>
      <w:ind w:left="1440" w:hanging="1440"/>
      <w:jc w:val="left"/>
    </w:pPr>
    <w:rPr>
      <w:rFonts w:ascii="Times New Roman" w:eastAsia="Calibri" w:hAnsi="Times New Roman"/>
      <w:color w:val="12234B"/>
      <w:sz w:val="24"/>
      <w:lang w:val="en-US" w:eastAsia="en-US"/>
    </w:rPr>
  </w:style>
  <w:style w:type="paragraph" w:customStyle="1" w:styleId="p16">
    <w:name w:val="p16"/>
    <w:basedOn w:val="Normal"/>
    <w:rsid w:val="005B2B88"/>
    <w:pPr>
      <w:ind w:left="1080" w:hanging="108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17">
    <w:name w:val="p17"/>
    <w:basedOn w:val="Normal"/>
    <w:rsid w:val="005B2B88"/>
    <w:pPr>
      <w:jc w:val="left"/>
    </w:pPr>
    <w:rPr>
      <w:rFonts w:ascii="Arial" w:eastAsia="Calibri" w:hAnsi="Arial" w:cs="Arial"/>
      <w:color w:val="12234B"/>
      <w:sz w:val="24"/>
      <w:lang w:val="en-US" w:eastAsia="en-US"/>
    </w:rPr>
  </w:style>
  <w:style w:type="paragraph" w:customStyle="1" w:styleId="p18">
    <w:name w:val="p18"/>
    <w:basedOn w:val="Normal"/>
    <w:rsid w:val="005B2B88"/>
    <w:pPr>
      <w:jc w:val="left"/>
    </w:pPr>
    <w:rPr>
      <w:rFonts w:ascii="Times" w:eastAsia="Calibri" w:hAnsi="Times"/>
      <w:color w:val="12234B"/>
      <w:sz w:val="24"/>
      <w:lang w:val="en-US" w:eastAsia="en-US"/>
    </w:rPr>
  </w:style>
  <w:style w:type="paragraph" w:customStyle="1" w:styleId="p19">
    <w:name w:val="p19"/>
    <w:basedOn w:val="Normal"/>
    <w:rsid w:val="005B2B88"/>
    <w:pPr>
      <w:ind w:firstLine="36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20">
    <w:name w:val="p20"/>
    <w:basedOn w:val="Normal"/>
    <w:rsid w:val="005B2B88"/>
    <w:pPr>
      <w:ind w:left="420" w:hanging="42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21">
    <w:name w:val="p21"/>
    <w:basedOn w:val="Normal"/>
    <w:rsid w:val="005B2B88"/>
    <w:pPr>
      <w:jc w:val="left"/>
    </w:pPr>
    <w:rPr>
      <w:rFonts w:ascii="Arial" w:eastAsia="Calibri" w:hAnsi="Arial" w:cs="Arial"/>
      <w:color w:val="000080"/>
      <w:szCs w:val="20"/>
      <w:lang w:val="en-US" w:eastAsia="en-US"/>
    </w:rPr>
  </w:style>
  <w:style w:type="paragraph" w:customStyle="1" w:styleId="p22">
    <w:name w:val="p22"/>
    <w:basedOn w:val="Normal"/>
    <w:rsid w:val="005B2B88"/>
    <w:pPr>
      <w:ind w:left="1080" w:hanging="1080"/>
      <w:jc w:val="left"/>
    </w:pPr>
    <w:rPr>
      <w:rFonts w:ascii="Arial" w:eastAsia="Calibri" w:hAnsi="Arial" w:cs="Arial"/>
      <w:color w:val="000080"/>
      <w:szCs w:val="20"/>
      <w:lang w:val="en-US" w:eastAsia="en-US"/>
    </w:rPr>
  </w:style>
  <w:style w:type="character" w:customStyle="1" w:styleId="s3">
    <w:name w:val="s3"/>
    <w:basedOn w:val="DefaultParagraphFont"/>
    <w:rsid w:val="005B2B88"/>
    <w:rPr>
      <w:rFonts w:ascii="Times New Roman" w:hAnsi="Times New Roman" w:cs="Times New Roman" w:hint="default"/>
      <w:sz w:val="18"/>
      <w:szCs w:val="18"/>
    </w:rPr>
  </w:style>
  <w:style w:type="character" w:customStyle="1" w:styleId="s4">
    <w:name w:val="s4"/>
    <w:basedOn w:val="DefaultParagraphFont"/>
    <w:rsid w:val="005B2B88"/>
    <w:rPr>
      <w:rFonts w:ascii="Arial" w:hAnsi="Arial" w:cs="Arial" w:hint="default"/>
      <w:sz w:val="18"/>
      <w:szCs w:val="18"/>
    </w:rPr>
  </w:style>
  <w:style w:type="character" w:customStyle="1" w:styleId="s5">
    <w:name w:val="s5"/>
    <w:basedOn w:val="DefaultParagraphFont"/>
    <w:rsid w:val="005B2B88"/>
    <w:rPr>
      <w:rFonts w:ascii="Times New Roman" w:hAnsi="Times New Roman" w:cs="Times New Roman" w:hint="default"/>
      <w:sz w:val="24"/>
      <w:szCs w:val="24"/>
    </w:rPr>
  </w:style>
  <w:style w:type="character" w:customStyle="1" w:styleId="s6">
    <w:name w:val="s6"/>
    <w:basedOn w:val="DefaultParagraphFont"/>
    <w:rsid w:val="005B2B88"/>
    <w:rPr>
      <w:color w:val="12234B"/>
    </w:rPr>
  </w:style>
  <w:style w:type="character" w:customStyle="1" w:styleId="s7">
    <w:name w:val="s7"/>
    <w:basedOn w:val="DefaultParagraphFont"/>
    <w:rsid w:val="005B2B88"/>
    <w:rPr>
      <w:rFonts w:ascii="Arial" w:hAnsi="Arial" w:cs="Arial" w:hint="default"/>
      <w:sz w:val="20"/>
      <w:szCs w:val="20"/>
    </w:rPr>
  </w:style>
  <w:style w:type="character" w:customStyle="1" w:styleId="s8">
    <w:name w:val="s8"/>
    <w:basedOn w:val="DefaultParagraphFont"/>
    <w:rsid w:val="005B2B88"/>
    <w:rPr>
      <w:rFonts w:ascii="Times New Roman" w:hAnsi="Times New Roman" w:cs="Times New Roman" w:hint="default"/>
      <w:sz w:val="14"/>
      <w:szCs w:val="14"/>
    </w:rPr>
  </w:style>
  <w:style w:type="character" w:customStyle="1" w:styleId="Nerijeenospominjanje1">
    <w:name w:val="Neriješeno spominjanje1"/>
    <w:basedOn w:val="DefaultParagraphFont"/>
    <w:uiPriority w:val="99"/>
    <w:rsid w:val="00572CC6"/>
    <w:rPr>
      <w:color w:val="605E5C"/>
      <w:shd w:val="clear" w:color="auto" w:fill="E1DFDD"/>
    </w:rPr>
  </w:style>
  <w:style w:type="character" w:styleId="PageNumber">
    <w:name w:val="page number"/>
    <w:basedOn w:val="DefaultParagraphFont"/>
    <w:uiPriority w:val="99"/>
    <w:semiHidden/>
    <w:unhideWhenUsed/>
    <w:rsid w:val="00572CC6"/>
  </w:style>
  <w:style w:type="character" w:styleId="UnresolvedMention">
    <w:name w:val="Unresolved Mention"/>
    <w:basedOn w:val="DefaultParagraphFont"/>
    <w:uiPriority w:val="99"/>
    <w:semiHidden/>
    <w:unhideWhenUsed/>
    <w:rsid w:val="00DC0CB1"/>
    <w:rPr>
      <w:color w:val="605E5C"/>
      <w:shd w:val="clear" w:color="auto" w:fill="E1DFDD"/>
    </w:rPr>
  </w:style>
  <w:style w:type="character" w:styleId="PlaceholderText">
    <w:name w:val="Placeholder Text"/>
    <w:basedOn w:val="DefaultParagraphFont"/>
    <w:uiPriority w:val="99"/>
    <w:semiHidden/>
    <w:rsid w:val="00CD3697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36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5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6883881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662707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378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57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671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71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60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99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91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101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219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10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82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05698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695222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04095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32972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33816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999468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13719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859805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53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28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0335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366997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41371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9737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024062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470741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395962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756096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573141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1061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92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8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8050916">
          <w:marLeft w:val="979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0490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44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40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7934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616834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528784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919729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6704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60905">
          <w:marLeft w:val="979"/>
          <w:marRight w:val="0"/>
          <w:marTop w:val="6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69668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69646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324472">
          <w:marLeft w:val="979"/>
          <w:marRight w:val="0"/>
          <w:marTop w:val="6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46565">
          <w:marLeft w:val="979"/>
          <w:marRight w:val="0"/>
          <w:marTop w:val="6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521914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938516">
          <w:marLeft w:val="979"/>
          <w:marRight w:val="0"/>
          <w:marTop w:val="6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hyperlink" Target="http://mindplus.cc/download-en.html" TargetMode="Externa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32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header" Target="header2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header" Target="header1.xml"/><Relationship Id="rId30" Type="http://schemas.openxmlformats.org/officeDocument/2006/relationships/footer" Target="footer2.xml"/><Relationship Id="rId8" Type="http://schemas.openxmlformats.org/officeDocument/2006/relationships/hyperlink" Target="http://mindplus.cc/download-en.html" TargetMode="Externa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erasmus-artie.eu" TargetMode="External"/><Relationship Id="rId1" Type="http://schemas.openxmlformats.org/officeDocument/2006/relationships/image" Target="media/image18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9.jpg"/><Relationship Id="rId1" Type="http://schemas.openxmlformats.org/officeDocument/2006/relationships/image" Target="media/image18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radi\Downloads\lessonplan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1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E6390C31-1872-4771-9F0B-E9D7B3452627}">
  <we:reference id="wa200003478" version="1.0.0.0" store="en-US" storeType="OMEX"/>
  <we:alternateReferences>
    <we:reference id="wa200003478" version="1.0.0.0" store="en-US" storeType="OMEX"/>
  </we:alternateReferences>
  <we:properties>
    <we:property name="draftId" value="&quot;d8c62f20-248a-4d3c-bb38-fa61a2973663&quot;"/>
  </we:properties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B4C4B41-6E81-40CB-9E76-F7C2197938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C:\Users\jradi\Downloads\lessonplan.dotx</Template>
  <TotalTime>487</TotalTime>
  <Pages>9</Pages>
  <Words>945</Words>
  <Characters>5393</Characters>
  <Application>Microsoft Office Word</Application>
  <DocSecurity>0</DocSecurity>
  <Lines>44</Lines>
  <Paragraphs>12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>Grizli777</Company>
  <LinksUpToDate>false</LinksUpToDate>
  <CharactersWithSpaces>6326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janko radigovic</dc:creator>
  <dc:description/>
  <cp:lastModifiedBy>Ivana Ružić</cp:lastModifiedBy>
  <cp:revision>3</cp:revision>
  <dcterms:created xsi:type="dcterms:W3CDTF">2022-09-01T10:19:00Z</dcterms:created>
  <dcterms:modified xsi:type="dcterms:W3CDTF">2023-07-23T12:39:00Z</dcterms:modified>
  <cp:category/>
</cp:coreProperties>
</file>